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g" ContentType="image/jp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3423" w:right="3400"/>
        <w:jc w:val="center"/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b/>
          <w:bCs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</w:rPr>
        <w:t>A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</w:rPr>
        <w:t>N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</w:rPr>
        <w:t>E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</w:rPr>
        <w:t>X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</w:rPr>
        <w:t>O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</w:rPr>
        <w:t>V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</w:r>
      <w:r>
        <w:rPr>
          <w:rFonts w:ascii="Arial" w:hAnsi="Arial" w:cs="Arial" w:eastAsia="Arial"/>
          <w:sz w:val="40"/>
          <w:szCs w:val="40"/>
          <w:spacing w:val="0"/>
          <w:w w:val="100"/>
        </w:rPr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51" w:lineRule="exact"/>
        <w:ind w:left="53" w:right="34"/>
        <w:jc w:val="center"/>
        <w:rPr>
          <w:rFonts w:ascii="Arial" w:hAnsi="Arial" w:cs="Arial" w:eastAsia="Arial"/>
          <w:sz w:val="40"/>
          <w:szCs w:val="40"/>
        </w:rPr>
      </w:pPr>
      <w:rPr/>
      <w:r>
        <w:rPr/>
        <w:pict>
          <v:group style="position:absolute;margin-left:83.014pt;margin-top:19.739792pt;width:430.01pt;height:5.36pt;mso-position-horizontal-relative:page;mso-position-vertical-relative:paragraph;z-index:-3832" coordorigin="1660,395" coordsize="8600,107">
            <v:group style="position:absolute;left:1700;top:434;width:8538;height:45" coordorigin="1700,434" coordsize="8538,45">
              <v:shape style="position:absolute;left:1700;top:434;width:8538;height:45" coordorigin="1700,434" coordsize="8538,45" path="m1700,479l10238,479,10238,434,1700,434,1700,479xe" filled="t" fillcolor="#C0C0C0" stroked="f">
                <v:path arrowok="t"/>
                <v:fill/>
              </v:shape>
            </v:group>
            <v:group style="position:absolute;left:1683;top:417;width:8538;height:45" coordorigin="1683,417" coordsize="8538,45">
              <v:shape style="position:absolute;left:1683;top:417;width:8538;height:45" coordorigin="1683,417" coordsize="8538,45" path="m1683,463l10221,463,10221,417,1683,417,1683,463x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40"/>
          <w:szCs w:val="40"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E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S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T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U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D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O</w:t>
      </w:r>
      <w:r>
        <w:rPr>
          <w:rFonts w:ascii="Arial" w:hAnsi="Arial" w:cs="Arial" w:eastAsia="Arial"/>
          <w:sz w:val="40"/>
          <w:szCs w:val="40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2"/>
          <w:w w:val="100"/>
          <w:shadow/>
          <w:b/>
          <w:bCs/>
          <w:position w:val="-1"/>
        </w:rPr>
        <w:t>D</w:t>
      </w:r>
      <w:r>
        <w:rPr>
          <w:rFonts w:ascii="Arial" w:hAnsi="Arial" w:cs="Arial" w:eastAsia="Arial"/>
          <w:sz w:val="40"/>
          <w:szCs w:val="40"/>
          <w:spacing w:val="2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E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I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M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P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A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C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T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O</w:t>
      </w:r>
      <w:r>
        <w:rPr>
          <w:rFonts w:ascii="Arial" w:hAnsi="Arial" w:cs="Arial" w:eastAsia="Arial"/>
          <w:sz w:val="40"/>
          <w:szCs w:val="40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D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E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V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I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Z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I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N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H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2"/>
          <w:w w:val="100"/>
          <w:shadow/>
          <w:b/>
          <w:bCs/>
          <w:position w:val="-1"/>
        </w:rPr>
        <w:t>A</w:t>
      </w:r>
      <w:r>
        <w:rPr>
          <w:rFonts w:ascii="Arial" w:hAnsi="Arial" w:cs="Arial" w:eastAsia="Arial"/>
          <w:sz w:val="40"/>
          <w:szCs w:val="40"/>
          <w:spacing w:val="2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N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  <w:t>Ç</w:t>
      </w:r>
      <w:r>
        <w:rPr>
          <w:rFonts w:ascii="Arial" w:hAnsi="Arial" w:cs="Arial" w:eastAsia="Arial"/>
          <w:sz w:val="40"/>
          <w:szCs w:val="40"/>
          <w:spacing w:val="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A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-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E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  <w:t>I</w:t>
      </w:r>
      <w:r>
        <w:rPr>
          <w:rFonts w:ascii="Arial" w:hAnsi="Arial" w:cs="Arial" w:eastAsia="Arial"/>
          <w:sz w:val="40"/>
          <w:szCs w:val="40"/>
          <w:spacing w:val="-1"/>
          <w:w w:val="100"/>
          <w:shadow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shadow/>
          <w:b/>
          <w:bCs/>
          <w:position w:val="-1"/>
        </w:rPr>
        <w:t>V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9" w:after="0" w:line="359" w:lineRule="auto"/>
        <w:ind w:left="215" w:right="196"/>
        <w:jc w:val="center"/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OP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RA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Ç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ÃO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UR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B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ANA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NSORCI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40"/>
          <w:szCs w:val="40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DAS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AROE</w:t>
      </w:r>
      <w:r>
        <w:rPr>
          <w:rFonts w:ascii="Arial" w:hAnsi="Arial" w:cs="Arial" w:eastAsia="Arial"/>
          <w:sz w:val="40"/>
          <w:szCs w:val="40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40"/>
          <w:szCs w:val="40"/>
          <w:spacing w:val="2"/>
          <w:w w:val="100"/>
          <w:b/>
          <w:bCs/>
        </w:rPr>
        <w:t>A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40"/>
          <w:szCs w:val="4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281" w:right="3261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DEZE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60"/>
          <w:pgMar w:top="1580" w:bottom="280" w:left="1580" w:right="15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40" w:lineRule="auto"/>
        <w:ind w:left="113" w:right="768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(Art.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V)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7"/>
          <w:w w:val="100"/>
          <w:i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/MG.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59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rasilei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352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821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“Ar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.</w:t>
      </w:r>
      <w:r>
        <w:rPr>
          <w:rFonts w:ascii="Arial" w:hAnsi="Arial" w:cs="Arial" w:eastAsia="Arial"/>
          <w:sz w:val="24"/>
          <w:szCs w:val="24"/>
          <w:spacing w:val="49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.</w:t>
      </w:r>
      <w:r>
        <w:rPr>
          <w:rFonts w:ascii="Arial" w:hAnsi="Arial" w:cs="Arial" w:eastAsia="Arial"/>
          <w:sz w:val="24"/>
          <w:szCs w:val="24"/>
          <w:spacing w:val="47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46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48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cí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ica</w:t>
      </w:r>
      <w:r>
        <w:rPr>
          <w:rFonts w:ascii="Arial" w:hAnsi="Arial" w:cs="Arial" w:eastAsia="Arial"/>
          <w:sz w:val="24"/>
          <w:szCs w:val="24"/>
          <w:spacing w:val="47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fi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47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49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46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49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tivi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49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rea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rão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rév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cto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i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ça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(EI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7"/>
          <w:w w:val="100"/>
          <w:i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rgo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”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jc w:val="both"/>
        <w:spacing w:after="0"/>
        <w:sectPr>
          <w:pgNumType w:start="1"/>
          <w:pgMar w:footer="1806" w:header="0" w:top="1580" w:bottom="2000" w:left="1020" w:right="1020"/>
          <w:footerReference w:type="default" r:id="rId5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SU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1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–</w:t>
      </w:r>
      <w:r>
        <w:rPr>
          <w:rFonts w:ascii="Arial" w:hAnsi="Arial" w:cs="Arial" w:eastAsia="Arial"/>
          <w:sz w:val="22"/>
          <w:szCs w:val="22"/>
          <w:spacing w:val="59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Ç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  <w:position w:val="-1"/>
        </w:rPr>
        <w:t>Ã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2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-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B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J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,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J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FI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22"/>
          <w:szCs w:val="22"/>
          <w:spacing w:val="13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5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2.1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3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6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2.2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Á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6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2"/>
          <w:szCs w:val="22"/>
          <w:spacing w:val="-3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6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2.3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Q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É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2.4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L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Z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9"/>
          <w:w w:val="100"/>
          <w:b/>
          <w:bCs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8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3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-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  <w:position w:val="-1"/>
        </w:rPr>
        <w:t>Z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Ç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Ã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TO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4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4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40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10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3.1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ZON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10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3.2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Â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Í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2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12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3.3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Í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7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3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5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12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3.4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Í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2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13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3.5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G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9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4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–</w:t>
      </w:r>
      <w:r>
        <w:rPr>
          <w:rFonts w:ascii="Arial" w:hAnsi="Arial" w:cs="Arial" w:eastAsia="Arial"/>
          <w:sz w:val="22"/>
          <w:szCs w:val="22"/>
          <w:spacing w:val="59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X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Í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B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8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38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8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15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4.1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TIVOS</w:t>
      </w:r>
      <w:r>
        <w:rPr>
          <w:rFonts w:ascii="Arial" w:hAnsi="Arial" w:cs="Arial" w:eastAsia="Arial"/>
          <w:sz w:val="22"/>
          <w:szCs w:val="22"/>
          <w:spacing w:val="-3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15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4.2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H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TÓRI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16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4.3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4.4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18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4.4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IA</w:t>
      </w:r>
      <w:r>
        <w:rPr>
          <w:rFonts w:ascii="Arial" w:hAnsi="Arial" w:cs="Arial" w:eastAsia="Arial"/>
          <w:sz w:val="18"/>
          <w:szCs w:val="18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18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4.4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2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EV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18</w:t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4.4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3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AÇÃO</w:t>
      </w:r>
      <w:r>
        <w:rPr>
          <w:rFonts w:ascii="Arial" w:hAnsi="Arial" w:cs="Arial" w:eastAsia="Arial"/>
          <w:sz w:val="18"/>
          <w:szCs w:val="18"/>
          <w:spacing w:val="-1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19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4.4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4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H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IDR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RAFIA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20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4.4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5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20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4.5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Ô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2"/>
          <w:w w:val="100"/>
          <w:b/>
          <w:bCs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21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pgMar w:header="0" w:footer="1806" w:top="1580" w:bottom="2080" w:left="1020" w:right="1040"/>
          <w:pgSz w:w="11920" w:h="16860"/>
        </w:sectPr>
      </w:pPr>
      <w:rPr/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5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-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Á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F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2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2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23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5.1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Á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6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Ê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5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</w:rPr>
        <w:t>(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)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23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5.1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NÁ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ISE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PA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NÍS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GL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BAL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23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5.2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Á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6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(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22"/>
          <w:szCs w:val="22"/>
          <w:spacing w:val="-3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24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5.3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</w:rPr>
        <w:t>U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5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27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IA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É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RICA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27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2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EM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UVIAL</w:t>
      </w:r>
      <w:r>
        <w:rPr>
          <w:rFonts w:ascii="Arial" w:hAnsi="Arial" w:cs="Arial" w:eastAsia="Arial"/>
          <w:sz w:val="18"/>
          <w:szCs w:val="18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28</w:t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3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BAS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ECI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DE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Á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29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4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ÁRIO</w:t>
      </w:r>
      <w:r>
        <w:rPr>
          <w:rFonts w:ascii="Arial" w:hAnsi="Arial" w:cs="Arial" w:eastAsia="Arial"/>
          <w:sz w:val="18"/>
          <w:szCs w:val="18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29</w:t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5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EFO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IA</w:t>
      </w:r>
      <w:r>
        <w:rPr>
          <w:rFonts w:ascii="Arial" w:hAnsi="Arial" w:cs="Arial" w:eastAsia="Arial"/>
          <w:sz w:val="18"/>
          <w:szCs w:val="18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29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6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IS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DE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X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29</w:t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7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AISA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ÍS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ICO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/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RB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RIZAÇÃO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/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Á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REAS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ER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30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5.3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8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Q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UIPA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UR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30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5.4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6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Á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31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CES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IB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IDADE</w:t>
      </w:r>
      <w:r>
        <w:rPr>
          <w:rFonts w:ascii="Arial" w:hAnsi="Arial" w:cs="Arial" w:eastAsia="Arial"/>
          <w:sz w:val="18"/>
          <w:szCs w:val="18"/>
          <w:spacing w:val="-2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31</w:t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2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RA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SP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ET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32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5.4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3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4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AC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ACE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SIBI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ADE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33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5.5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B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Ó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34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5.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</w:t>
      </w:r>
      <w:r>
        <w:rPr>
          <w:rFonts w:ascii="Arial" w:hAnsi="Arial" w:cs="Arial" w:eastAsia="Arial"/>
          <w:sz w:val="22"/>
          <w:szCs w:val="22"/>
          <w:spacing w:val="-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RA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34</w:t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5.5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2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AU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--------------------------------------------------------------------------------------------------------------------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39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6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-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FI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Ç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Ã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Ç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Ã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P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TOS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Á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V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ZIN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H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  <w:t>Ç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48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48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48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44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6.1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Ã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4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45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6.2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</w:rPr>
        <w:t>G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2"/>
          <w:szCs w:val="22"/>
          <w:spacing w:val="6"/>
          <w:w w:val="100"/>
          <w:b/>
          <w:bCs/>
        </w:rPr>
        <w:t>I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22"/>
          <w:szCs w:val="22"/>
          <w:spacing w:val="2"/>
          <w:w w:val="100"/>
          <w:b/>
          <w:bCs/>
        </w:rPr>
        <w:t>Z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2"/>
          <w:szCs w:val="22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15"/>
          <w:w w:val="100"/>
          <w:b/>
          <w:bCs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</w:rPr>
        <w:t>-----------------------------------------------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  <w:t>47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7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–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C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u w:val="thick" w:color="000000"/>
          <w:position w:val="-1"/>
        </w:rPr>
        <w:t>U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S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  <w:t>Ã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50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9" w:lineRule="exact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8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–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B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B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  <w:t>L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  <w:t>O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G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F</w:t>
      </w:r>
      <w:r>
        <w:rPr>
          <w:rFonts w:ascii="Arial" w:hAnsi="Arial" w:cs="Arial" w:eastAsia="Arial"/>
          <w:sz w:val="22"/>
          <w:szCs w:val="22"/>
          <w:spacing w:val="5"/>
          <w:w w:val="100"/>
          <w:b/>
          <w:bCs/>
          <w:u w:val="thick" w:color="000000"/>
          <w:position w:val="-1"/>
        </w:rPr>
        <w:t>I</w:t>
      </w:r>
      <w:r>
        <w:rPr>
          <w:rFonts w:ascii="Arial" w:hAnsi="Arial" w:cs="Arial" w:eastAsia="Arial"/>
          <w:sz w:val="22"/>
          <w:szCs w:val="22"/>
          <w:spacing w:val="5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28"/>
          <w:w w:val="100"/>
          <w:b/>
          <w:bCs/>
          <w:u w:val="thick" w:color="0000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-28"/>
          <w:w w:val="100"/>
          <w:b/>
          <w:bCs/>
          <w:u w:val="thick" w:color="000000"/>
          <w:position w:val="-1"/>
        </w:rPr>
      </w:r>
      <w:r>
        <w:rPr>
          <w:rFonts w:ascii="Arial" w:hAnsi="Arial" w:cs="Arial" w:eastAsia="Arial"/>
          <w:sz w:val="22"/>
          <w:szCs w:val="22"/>
          <w:spacing w:val="-28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  <w:position w:val="-1"/>
        </w:rPr>
        <w:t>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  <w:position w:val="-1"/>
        </w:rPr>
        <w:t>51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9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–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</w:rPr>
        <w:t>N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</w:rPr>
        <w:t>E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</w:rPr>
        <w:t>X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</w:rPr>
        <w:t>O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S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-36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-36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-36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  <w:t>--------------------------------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b/>
          <w:bCs/>
          <w:u w:val="thick" w:color="000000"/>
        </w:rPr>
        <w:t>------------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  <w:u w:val="thick" w:color="000000"/>
        </w:rPr>
        <w:t>52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b/>
          <w:bCs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pgMar w:header="0" w:footer="1806" w:top="1580" w:bottom="2080" w:left="1020" w:right="1040"/>
          <w:pgSz w:w="11920" w:h="168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3" w:right="767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INT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ODU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Este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EIV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For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jc w:val="both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590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J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ET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VO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J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TIFI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4"/>
          <w:szCs w:val="24"/>
          <w:spacing w:val="6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Proj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leiç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19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833" w:right="52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</w:p>
    <w:p>
      <w:pPr>
        <w:spacing w:before="6" w:after="0" w:line="359" w:lineRule="auto"/>
        <w:ind w:left="833" w:right="61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s;</w:t>
      </w:r>
    </w:p>
    <w:p>
      <w:pPr>
        <w:spacing w:before="6" w:after="0" w:line="360" w:lineRule="auto"/>
        <w:ind w:left="833" w:right="55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rsão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l;</w:t>
      </w:r>
    </w:p>
    <w:p>
      <w:pPr>
        <w:spacing w:before="2" w:after="0" w:line="360" w:lineRule="auto"/>
        <w:ind w:left="833" w:right="61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Prot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</w:p>
    <w:p>
      <w:pPr>
        <w:spacing w:before="1" w:after="0" w:line="360" w:lineRule="auto"/>
        <w:ind w:left="833" w:right="60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Ajus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.1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IDENTIFI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EDO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cial: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IBEL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IMENTOS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OBIL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BETIM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113" w:right="3334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lj.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rdim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</w:p>
    <w:p>
      <w:pPr>
        <w:spacing w:before="1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Dil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Niquini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Pinto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Cart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C.P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113" w:right="48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rdo</w:t>
      </w:r>
      <w:r>
        <w:rPr>
          <w:rFonts w:ascii="Arial" w:hAnsi="Arial" w:cs="Arial" w:eastAsia="Arial"/>
          <w:sz w:val="24"/>
          <w:szCs w:val="24"/>
          <w:spacing w:val="1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rr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SP,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P.F.: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1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cial: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BETIM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ORPO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LT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Raja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4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/MG</w:t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CNPJ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LBER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IRO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FER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Dora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ETIM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IDENTIFI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PON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EIS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cial: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IBEL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IMENTOS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OBIL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BETIM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59" w:lineRule="auto"/>
        <w:ind w:left="113" w:right="3334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lj.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rdim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</w:p>
    <w:p>
      <w:pPr>
        <w:jc w:val="left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Dil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Niquini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Pinto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Cart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C.P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59" w:lineRule="auto"/>
        <w:ind w:left="113" w:right="48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rdo</w:t>
      </w:r>
      <w:r>
        <w:rPr>
          <w:rFonts w:ascii="Arial" w:hAnsi="Arial" w:cs="Arial" w:eastAsia="Arial"/>
          <w:sz w:val="24"/>
          <w:szCs w:val="24"/>
          <w:spacing w:val="1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rr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SP,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P.F.: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6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cial: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BETIM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ORPO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LT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Raja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4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/MG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CNPJ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LBER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IRO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FER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Dora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ETIM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EQU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lv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IV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460" w:right="3442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Equi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té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72.199998" w:type="dxa"/>
      </w:tblPr>
      <w:tblGrid/>
      <w:tr>
        <w:trPr>
          <w:trHeight w:val="429" w:hRule="exact"/>
        </w:trPr>
        <w:tc>
          <w:tcPr>
            <w:tcW w:w="3361" w:type="dxa"/>
            <w:tcBorders>
              <w:top w:val="single" w:sz="6.56024" w:space="0" w:color="000000"/>
              <w:bottom w:val="single" w:sz="6.56024" w:space="0" w:color="000000"/>
              <w:left w:val="single" w:sz="26.72" w:space="0" w:color="CCCCCC"/>
              <w:right w:val="single" w:sz="6.56" w:space="0" w:color="000000"/>
            </w:tcBorders>
            <w:shd w:val="clear" w:color="auto" w:fill="CCCCCC"/>
          </w:tcPr>
          <w:p>
            <w:pPr>
              <w:spacing w:before="0" w:after="0" w:line="272" w:lineRule="exact"/>
              <w:ind w:left="1290" w:right="1292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No</w:t>
            </w:r>
            <w:r>
              <w:rPr>
                <w:rFonts w:ascii="Arial" w:hAnsi="Arial" w:cs="Arial" w:eastAsia="Arial"/>
                <w:sz w:val="24"/>
                <w:szCs w:val="24"/>
                <w:spacing w:val="2"/>
                <w:w w:val="100"/>
              </w:rPr>
              <w:t>m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e</w:t>
            </w:r>
          </w:p>
        </w:tc>
        <w:tc>
          <w:tcPr>
            <w:tcW w:w="3360" w:type="dxa"/>
            <w:tcBorders>
              <w:top w:val="single" w:sz="6.56024" w:space="0" w:color="000000"/>
              <w:bottom w:val="single" w:sz="6.56024" w:space="0" w:color="000000"/>
              <w:left w:val="single" w:sz="6.56" w:space="0" w:color="000000"/>
              <w:right w:val="single" w:sz="6.56" w:space="0" w:color="000000"/>
            </w:tcBorders>
            <w:shd w:val="clear" w:color="auto" w:fill="CCCCCC"/>
          </w:tcPr>
          <w:p>
            <w:pPr>
              <w:spacing w:before="0" w:after="0" w:line="272" w:lineRule="exact"/>
              <w:ind w:left="1096" w:right="1070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F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m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ç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ã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</w:p>
        </w:tc>
        <w:tc>
          <w:tcPr>
            <w:tcW w:w="2787" w:type="dxa"/>
            <w:tcBorders>
              <w:top w:val="single" w:sz="6.56024" w:space="0" w:color="000000"/>
              <w:bottom w:val="single" w:sz="6.56024" w:space="0" w:color="000000"/>
              <w:left w:val="single" w:sz="6.56" w:space="0" w:color="000000"/>
              <w:right w:val="single" w:sz="26.72" w:space="0" w:color="CCCCCC"/>
            </w:tcBorders>
            <w:shd w:val="clear" w:color="auto" w:fill="CCCCCC"/>
          </w:tcPr>
          <w:p>
            <w:pPr>
              <w:spacing w:before="0" w:after="0" w:line="272" w:lineRule="exact"/>
              <w:ind w:left="420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Fu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n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ç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ã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n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p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roj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e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to</w:t>
            </w:r>
          </w:p>
        </w:tc>
      </w:tr>
      <w:tr>
        <w:trPr>
          <w:trHeight w:val="845" w:hRule="exact"/>
        </w:trPr>
        <w:tc>
          <w:tcPr>
            <w:tcW w:w="3361" w:type="dxa"/>
            <w:tcBorders>
              <w:top w:val="single" w:sz="6.56024" w:space="0" w:color="000000"/>
              <w:bottom w:val="single" w:sz="6.55976" w:space="0" w:color="000000"/>
              <w:left w:val="single" w:sz="6.56" w:space="0" w:color="000000"/>
              <w:right w:val="single" w:sz="6.56" w:space="0" w:color="000000"/>
            </w:tcBorders>
          </w:tcPr>
          <w:p>
            <w:pPr>
              <w:spacing w:before="0" w:after="0" w:line="273" w:lineRule="exact"/>
              <w:ind w:left="64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M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i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2"/>
                <w:w w:val="100"/>
              </w:rPr>
              <w:t>T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i</w:t>
            </w:r>
            <w:r>
              <w:rPr>
                <w:rFonts w:ascii="Arial" w:hAnsi="Arial" w:cs="Arial" w:eastAsia="Arial"/>
                <w:sz w:val="24"/>
                <w:szCs w:val="24"/>
                <w:spacing w:val="-3"/>
                <w:w w:val="100"/>
              </w:rPr>
              <w:t>x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i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d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i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g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u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s</w:t>
            </w:r>
          </w:p>
          <w:p>
            <w:pPr>
              <w:spacing w:before="10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64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Bra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g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n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ca</w:t>
            </w:r>
          </w:p>
        </w:tc>
        <w:tc>
          <w:tcPr>
            <w:tcW w:w="3360" w:type="dxa"/>
            <w:tcBorders>
              <w:top w:val="single" w:sz="6.56024" w:space="0" w:color="000000"/>
              <w:bottom w:val="single" w:sz="6.55976" w:space="0" w:color="000000"/>
              <w:left w:val="single" w:sz="6.56" w:space="0" w:color="000000"/>
              <w:right w:val="single" w:sz="6.56" w:space="0" w:color="000000"/>
            </w:tcBorders>
          </w:tcPr>
          <w:p>
            <w:pPr>
              <w:spacing w:before="6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1135" w:right="1111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G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e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g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3"/>
                <w:w w:val="100"/>
              </w:rPr>
              <w:t>f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</w:p>
        </w:tc>
        <w:tc>
          <w:tcPr>
            <w:tcW w:w="2787" w:type="dxa"/>
            <w:tcBorders>
              <w:top w:val="single" w:sz="6.56024" w:space="0" w:color="000000"/>
              <w:bottom w:val="single" w:sz="6.55976" w:space="0" w:color="000000"/>
              <w:left w:val="single" w:sz="6.56" w:space="0" w:color="000000"/>
              <w:right w:val="single" w:sz="6.55976" w:space="0" w:color="000000"/>
            </w:tcBorders>
          </w:tcPr>
          <w:p>
            <w:pPr>
              <w:spacing w:before="6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40" w:lineRule="auto"/>
              <w:ind w:left="386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Ela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b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ra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ç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ã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d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EIV</w:t>
            </w:r>
          </w:p>
        </w:tc>
      </w:tr>
    </w:tbl>
    <w:p>
      <w:pPr>
        <w:jc w:val="left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Z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IMENTO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3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</w:p>
    <w:p>
      <w:pPr>
        <w:spacing w:before="6" w:after="0" w:line="271" w:lineRule="exact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tre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  <w:position w:val="-1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position w:val="-1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rea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left="3650" w:right="3462"/>
        <w:jc w:val="center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55.869999pt;margin-top:-293.460114pt;width:485.38pt;height:288.99pt;mso-position-horizontal-relative:page;mso-position-vertical-relative:paragraph;z-index:-3831" coordorigin="1117,-5869" coordsize="9708,5780">
            <v:shape style="position:absolute;left:1162;top:-5839;width:9616;height:5719" type="#_x0000_t75">
              <v:imagedata r:id="rId6" o:title=""/>
            </v:shape>
            <v:group style="position:absolute;left:1133;top:-5854;width:9677;height:2" coordorigin="1133,-5854" coordsize="9677,2">
              <v:shape style="position:absolute;left:1133;top:-5854;width:9677;height:2" coordorigin="1133,-5854" coordsize="9677,0" path="m1133,-5854l10810,-5854e" filled="f" stroked="t" strokeweight="1.54pt" strokecolor="#000000">
                <v:path arrowok="t"/>
              </v:shape>
            </v:group>
            <v:group style="position:absolute;left:1147;top:-5839;width:2;height:5720" coordorigin="1147,-5839" coordsize="2,5720">
              <v:shape style="position:absolute;left:1147;top:-5839;width:2;height:5720" coordorigin="1147,-5839" coordsize="0,5720" path="m1147,-5839l1147,-119e" filled="f" stroked="t" strokeweight="1.54pt" strokecolor="#000000">
                <v:path arrowok="t"/>
              </v:shape>
            </v:group>
            <v:group style="position:absolute;left:10795;top:-5839;width:2;height:5720" coordorigin="10795,-5839" coordsize="2,5720">
              <v:shape style="position:absolute;left:10795;top:-5839;width:2;height:5720" coordorigin="10795,-5839" coordsize="0,5720" path="m10795,-5839l10795,-119e" filled="f" stroked="t" strokeweight="1.54pt" strokecolor="#000000">
                <v:path arrowok="t"/>
              </v:shape>
            </v:group>
            <v:group style="position:absolute;left:1133;top:-105;width:9677;height:2" coordorigin="1133,-105" coordsize="9677,2">
              <v:shape style="position:absolute;left:1133;top:-105;width:9677;height:2" coordorigin="1133,-105" coordsize="9677,0" path="m1133,-105l10810,-105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1: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3"/>
          <w:w w:val="99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ão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55.869999pt;margin-top:85.149979pt;width:486.94pt;height:423.29pt;mso-position-horizontal-relative:page;mso-position-vertical-relative:page;z-index:-3830" coordorigin="1117,1703" coordsize="9739,8466">
            <v:shape style="position:absolute;left:1162;top:1733;width:9648;height:8405" type="#_x0000_t75">
              <v:imagedata r:id="rId7" o:title=""/>
            </v:shape>
            <v:group style="position:absolute;left:1133;top:1718;width:9708;height:2" coordorigin="1133,1718" coordsize="9708,2">
              <v:shape style="position:absolute;left:1133;top:1718;width:9708;height:2" coordorigin="1133,1718" coordsize="9708,0" path="m1133,1718l10841,1718e" filled="f" stroked="t" strokeweight="1.54pt" strokecolor="#000000">
                <v:path arrowok="t"/>
              </v:shape>
            </v:group>
            <v:group style="position:absolute;left:1147;top:1733;width:2;height:8406" coordorigin="1147,1733" coordsize="2,8406">
              <v:shape style="position:absolute;left:1147;top:1733;width:2;height:8406" coordorigin="1147,1733" coordsize="0,8406" path="m1147,1733l1147,10139e" filled="f" stroked="t" strokeweight="1.54pt" strokecolor="#000000">
                <v:path arrowok="t"/>
              </v:shape>
            </v:group>
            <v:group style="position:absolute;left:10826;top:1733;width:2;height:8406" coordorigin="10826,1733" coordsize="2,8406">
              <v:shape style="position:absolute;left:10826;top:1733;width:2;height:8406" coordorigin="10826,1733" coordsize="0,8406" path="m10826,1733l10826,10139e" filled="f" stroked="t" strokeweight="1.54pt" strokecolor="#000000">
                <v:path arrowok="t"/>
              </v:shape>
            </v:group>
            <v:group style="position:absolute;left:1133;top:10153;width:9708;height:2" coordorigin="1133,10153" coordsize="9708,2">
              <v:shape style="position:absolute;left:1133;top:10153;width:9708;height:2" coordorigin="1133,10153" coordsize="9708,0" path="m1133,10153l10841,10153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288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2: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1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0" w:footer="1806" w:top="1580" w:bottom="2080" w:left="1680" w:right="14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429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TERI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Z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44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.1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ZON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ENTO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NO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isão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EU,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rt.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°,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ciso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16" w:right="56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ZEU: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rcel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l;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16" w:right="51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I: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</w:p>
    <w:p>
      <w:pPr>
        <w:spacing w:before="5" w:after="0" w:line="359" w:lineRule="auto"/>
        <w:ind w:left="1116" w:right="54" w:firstLine="-3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Wingdings" w:hAnsi="Wingdings" w:cs="Wingdings" w:eastAsia="Wingdings"/>
          <w:sz w:val="24"/>
          <w:szCs w:val="24"/>
          <w:spacing w:val="0"/>
          <w:w w:val="100"/>
        </w:rPr>
        <w:t>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Área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s;</w:t>
      </w:r>
    </w:p>
    <w:p>
      <w:pPr>
        <w:jc w:val="both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5" w:lineRule="exact"/>
        <w:ind w:left="1116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5.694pt;margin-top:-290.820129pt;width:443.936pt;height:285.75pt;mso-position-horizontal-relative:page;mso-position-vertical-relative:paragraph;z-index:-3829" coordorigin="1514,-5816" coordsize="8879,5715">
            <v:shape style="position:absolute;left:1558;top:-5786;width:8788;height:5654" type="#_x0000_t75">
              <v:imagedata r:id="rId8" o:title=""/>
            </v:shape>
            <v:group style="position:absolute;left:1529;top:-5801;width:8848;height:2" coordorigin="1529,-5801" coordsize="8848,2">
              <v:shape style="position:absolute;left:1529;top:-5801;width:8848;height:2" coordorigin="1529,-5801" coordsize="8848,0" path="m1529,-5801l10377,-5801e" filled="f" stroked="t" strokeweight="1.54pt" strokecolor="#000000">
                <v:path arrowok="t"/>
              </v:shape>
            </v:group>
            <v:group style="position:absolute;left:1544;top:-5787;width:2;height:5655" coordorigin="1544,-5787" coordsize="2,5655">
              <v:shape style="position:absolute;left:1544;top:-5787;width:2;height:5655" coordorigin="1544,-5787" coordsize="0,5655" path="m1544,-5787l1544,-131e" filled="f" stroked="t" strokeweight="1.54pt" strokecolor="#000000">
                <v:path arrowok="t"/>
              </v:shape>
            </v:group>
            <v:group style="position:absolute;left:10363;top:-5787;width:2;height:5655" coordorigin="10363,-5787" coordsize="2,5655">
              <v:shape style="position:absolute;left:10363;top:-5787;width:2;height:5655" coordorigin="10363,-5787" coordsize="0,5655" path="m10363,-5787l10363,-131e" filled="f" stroked="t" strokeweight="1.54pt" strokecolor="#000000">
                <v:path arrowok="t"/>
              </v:shape>
            </v:group>
            <v:group style="position:absolute;left:1529;top:-117;width:8848;height:2" coordorigin="1529,-117" coordsize="8848,2">
              <v:shape style="position:absolute;left:1529;top:-117;width:8848;height:2" coordorigin="1529,-117" coordsize="8848,0" path="m1529,-117l10377,-117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3: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ão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da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  <w:position w:val="-1"/>
        </w:rPr>
        <w:t>F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-4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as</w:t>
      </w:r>
      <w:r>
        <w:rPr>
          <w:rFonts w:ascii="Arial" w:hAnsi="Arial" w:cs="Arial" w:eastAsia="Arial"/>
          <w:sz w:val="20"/>
          <w:szCs w:val="20"/>
          <w:spacing w:val="-7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pa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Zo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4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26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5.694pt;margin-top:-301.620117pt;width:443.816pt;height:296.55pt;mso-position-horizontal-relative:page;mso-position-vertical-relative:paragraph;z-index:-3828" coordorigin="1514,-6032" coordsize="8876,5931">
            <v:shape style="position:absolute;left:1558;top:-6003;width:8786;height:5870" type="#_x0000_t75">
              <v:imagedata r:id="rId9" o:title=""/>
            </v:shape>
            <v:group style="position:absolute;left:1529;top:-6017;width:8846;height:2" coordorigin="1529,-6017" coordsize="8846,2">
              <v:shape style="position:absolute;left:1529;top:-6017;width:8846;height:2" coordorigin="1529,-6017" coordsize="8846,0" path="m1529,-6017l10375,-6017e" filled="f" stroked="t" strokeweight="1.54pt" strokecolor="#000000">
                <v:path arrowok="t"/>
              </v:shape>
            </v:group>
            <v:group style="position:absolute;left:1544;top:-6003;width:2;height:5871" coordorigin="1544,-6003" coordsize="2,5871">
              <v:shape style="position:absolute;left:1544;top:-6003;width:2;height:5871" coordorigin="1544,-6003" coordsize="0,5871" path="m1544,-6003l1544,-131e" filled="f" stroked="t" strokeweight="1.54pt" strokecolor="#000000">
                <v:path arrowok="t"/>
              </v:shape>
            </v:group>
            <v:group style="position:absolute;left:10360;top:-6003;width:2;height:5871" coordorigin="10360,-6003" coordsize="2,5871">
              <v:shape style="position:absolute;left:10360;top:-6003;width:2;height:5871" coordorigin="10360,-6003" coordsize="0,5871" path="m10360,-6003l10360,-131e" filled="f" stroked="t" strokeweight="1.54pt" strokecolor="#000000">
                <v:path arrowok="t"/>
              </v:shape>
            </v:group>
            <v:group style="position:absolute;left:1529;top:-117;width:8846;height:2" coordorigin="1529,-117" coordsize="8846,2">
              <v:shape style="position:absolute;left:1529;top:-117;width:8846;height:2" coordorigin="1529,-117" coordsize="8846,0" path="m1529,-117l10375,-117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4: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4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0" w:footer="1806" w:top="1580" w:bottom="2020" w:left="1680" w:right="14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60" w:lineRule="auto"/>
        <w:ind w:left="113" w:right="4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clui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411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.2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ROS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UR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NÍST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COS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râm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258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Tab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â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tros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urb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ní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tic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do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os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92.280006" w:type="dxa"/>
      </w:tblPr>
      <w:tblGrid/>
      <w:tr>
        <w:trPr>
          <w:trHeight w:val="348" w:hRule="exact"/>
        </w:trPr>
        <w:tc>
          <w:tcPr>
            <w:tcW w:w="2006" w:type="dxa"/>
            <w:tcBorders>
              <w:top w:val="single" w:sz="2.71992" w:space="0" w:color="000000"/>
              <w:bottom w:val="single" w:sz="2.71992" w:space="0" w:color="000000"/>
              <w:left w:val="single" w:sz="2.72" w:space="0" w:color="000000"/>
              <w:right w:val="single" w:sz="2.71992" w:space="0" w:color="000000"/>
            </w:tcBorders>
          </w:tcPr>
          <w:p>
            <w:pPr>
              <w:spacing w:before="0" w:after="0" w:line="224" w:lineRule="exact"/>
              <w:ind w:left="493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Densidade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2067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4" w:lineRule="exact"/>
              <w:ind w:left="321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C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ef.</w:t>
            </w:r>
            <w:r>
              <w:rPr>
                <w:rFonts w:ascii="Arial" w:hAnsi="Arial" w:cs="Arial" w:eastAsia="Arial"/>
                <w:sz w:val="20"/>
                <w:szCs w:val="20"/>
                <w:spacing w:val="-7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20"/>
                <w:szCs w:val="20"/>
                <w:spacing w:val="-5"/>
                <w:w w:val="100"/>
                <w:b/>
                <w:bCs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  <w:b/>
                <w:bCs/>
              </w:rPr>
              <w:t>r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20"/>
                <w:szCs w:val="20"/>
                <w:spacing w:val="2"/>
                <w:w w:val="100"/>
                <w:b/>
                <w:bCs/>
              </w:rPr>
              <w:t>v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eit.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916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2016" w:space="0" w:color="000000"/>
            </w:tcBorders>
          </w:tcPr>
          <w:p>
            <w:pPr>
              <w:spacing w:before="0" w:after="0" w:line="224" w:lineRule="exact"/>
              <w:ind w:left="153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C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20"/>
                <w:szCs w:val="20"/>
                <w:spacing w:val="-4"/>
                <w:w w:val="100"/>
                <w:b/>
                <w:bCs/>
              </w:rPr>
              <w:t>t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-4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te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  <w:b/>
                <w:bCs/>
              </w:rPr>
              <w:t>r</w:t>
            </w:r>
            <w:r>
              <w:rPr>
                <w:rFonts w:ascii="Arial" w:hAnsi="Arial" w:cs="Arial" w:eastAsia="Arial"/>
                <w:sz w:val="20"/>
                <w:szCs w:val="20"/>
                <w:spacing w:val="-10"/>
                <w:w w:val="100"/>
                <w:b/>
                <w:bCs/>
              </w:rPr>
              <w:t>r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./u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  <w:b/>
                <w:bCs/>
              </w:rPr>
              <w:t>n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.Hab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2016" w:space="0" w:color="000000"/>
              <w:right w:val="single" w:sz="2.71992" w:space="0" w:color="000000"/>
            </w:tcBorders>
          </w:tcPr>
          <w:p>
            <w:pPr>
              <w:spacing w:before="0" w:after="0" w:line="224" w:lineRule="exact"/>
              <w:ind w:left="167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3"/>
                <w:w w:val="100"/>
                <w:b/>
                <w:bCs/>
              </w:rPr>
              <w:t>T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x.</w:t>
            </w:r>
            <w:r>
              <w:rPr>
                <w:rFonts w:ascii="Arial" w:hAnsi="Arial" w:cs="Arial" w:eastAsia="Arial"/>
                <w:sz w:val="20"/>
                <w:szCs w:val="20"/>
                <w:spacing w:val="-4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cu</w:t>
            </w:r>
            <w:r>
              <w:rPr>
                <w:rFonts w:ascii="Arial" w:hAnsi="Arial" w:cs="Arial" w:eastAsia="Arial"/>
                <w:sz w:val="20"/>
                <w:szCs w:val="20"/>
                <w:spacing w:val="-4"/>
                <w:w w:val="100"/>
                <w:b/>
                <w:bCs/>
              </w:rPr>
              <w:t>p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  <w:b/>
                <w:bCs/>
              </w:rPr>
              <w:t>ç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ão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4" w:lineRule="exact"/>
              <w:ind w:left="193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3"/>
                <w:w w:val="100"/>
                <w:b/>
                <w:bCs/>
              </w:rPr>
              <w:t>T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x.</w:t>
            </w:r>
            <w:r>
              <w:rPr>
                <w:rFonts w:ascii="Arial" w:hAnsi="Arial" w:cs="Arial" w:eastAsia="Arial"/>
                <w:sz w:val="20"/>
                <w:szCs w:val="20"/>
                <w:spacing w:val="-4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  <w:b/>
                <w:bCs/>
              </w:rPr>
              <w:t>P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  <w:b/>
                <w:bCs/>
              </w:rPr>
              <w:t>r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m</w:t>
            </w:r>
            <w:r>
              <w:rPr>
                <w:rFonts w:ascii="Arial" w:hAnsi="Arial" w:cs="Arial" w:eastAsia="Arial"/>
                <w:sz w:val="20"/>
                <w:szCs w:val="20"/>
                <w:spacing w:val="2"/>
                <w:w w:val="100"/>
                <w:b/>
                <w:bCs/>
              </w:rPr>
              <w:t>e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ab.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50" w:hRule="exact"/>
        </w:trPr>
        <w:tc>
          <w:tcPr>
            <w:tcW w:w="2006" w:type="dxa"/>
            <w:tcBorders>
              <w:top w:val="single" w:sz="2.71992" w:space="0" w:color="000000"/>
              <w:bottom w:val="single" w:sz="2.71992" w:space="0" w:color="000000"/>
              <w:left w:val="single" w:sz="2.7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715" w:right="696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-1"/>
                <w:w w:val="99"/>
              </w:rPr>
              <w:t>B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99"/>
              </w:rPr>
              <w:t>i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99"/>
              </w:rPr>
              <w:t>xa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2067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855" w:right="839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1,0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916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2016" w:space="0" w:color="000000"/>
            </w:tcBorders>
          </w:tcPr>
          <w:p>
            <w:pPr>
              <w:spacing w:before="0" w:after="0" w:line="226" w:lineRule="exact"/>
              <w:ind w:left="205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1.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2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4"/>
                <w:w w:val="100"/>
              </w:rPr>
              <w:t>m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</w:rPr>
              <w:t>²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/u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i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de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2016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583" w:right="565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80%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581" w:right="567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20%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50" w:hRule="exact"/>
        </w:trPr>
        <w:tc>
          <w:tcPr>
            <w:tcW w:w="2006" w:type="dxa"/>
            <w:tcBorders>
              <w:top w:val="single" w:sz="2.71992" w:space="0" w:color="000000"/>
              <w:bottom w:val="single" w:sz="2.71992" w:space="0" w:color="000000"/>
              <w:left w:val="single" w:sz="2.7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715" w:right="697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-1"/>
                <w:w w:val="99"/>
              </w:rPr>
              <w:t>B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99"/>
              </w:rPr>
              <w:t>i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99"/>
              </w:rPr>
              <w:t>x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2067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855" w:right="839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1,0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916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2016" w:space="0" w:color="000000"/>
            </w:tcBorders>
          </w:tcPr>
          <w:p>
            <w:pPr>
              <w:spacing w:before="0" w:after="0" w:line="226" w:lineRule="exact"/>
              <w:ind w:left="150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.</w:t>
            </w:r>
            <w:r>
              <w:rPr>
                <w:rFonts w:ascii="Arial" w:hAnsi="Arial" w:cs="Arial" w:eastAsia="Arial"/>
                <w:sz w:val="20"/>
                <w:szCs w:val="20"/>
                <w:spacing w:val="2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0</w:t>
            </w:r>
            <w:r>
              <w:rPr>
                <w:rFonts w:ascii="Arial" w:hAnsi="Arial" w:cs="Arial" w:eastAsia="Arial"/>
                <w:sz w:val="20"/>
                <w:szCs w:val="20"/>
                <w:spacing w:val="4"/>
                <w:w w:val="100"/>
              </w:rPr>
              <w:t>m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</w:rPr>
              <w:t>²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/u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i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2"/>
                <w:w w:val="100"/>
              </w:rPr>
              <w:t>d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2016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583" w:right="565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80%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642" w:type="dxa"/>
            <w:tcBorders>
              <w:top w:val="single" w:sz="2.71992" w:space="0" w:color="000000"/>
              <w:bottom w:val="single" w:sz="2.71992" w:space="0" w:color="000000"/>
              <w:left w:val="single" w:sz="2.71992" w:space="0" w:color="000000"/>
              <w:right w:val="single" w:sz="2.71992" w:space="0" w:color="000000"/>
            </w:tcBorders>
          </w:tcPr>
          <w:p>
            <w:pPr>
              <w:spacing w:before="0" w:after="0" w:line="226" w:lineRule="exact"/>
              <w:ind w:left="581" w:right="567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99"/>
              </w:rPr>
              <w:t>20%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CTERÍST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PE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CONSORC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82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r;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821" w:right="6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s;</w:t>
      </w:r>
    </w:p>
    <w:p>
      <w:pPr>
        <w:spacing w:before="1" w:after="0" w:line="359" w:lineRule="auto"/>
        <w:ind w:left="821" w:right="58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9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jc w:val="left"/>
        <w:spacing w:after="0"/>
        <w:sectPr>
          <w:pgMar w:header="0" w:footer="1806" w:top="1580" w:bottom="202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821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821" w:right="132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s;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59" w:lineRule="auto"/>
        <w:ind w:left="821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’S,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5" w:after="0" w:line="359" w:lineRule="auto"/>
        <w:ind w:left="821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42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.4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PRIN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TERÍ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rterial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4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10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r: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1" w:right="634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821" w:right="208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821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ciclo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ias;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s:</w:t>
      </w:r>
    </w:p>
    <w:p>
      <w:pPr>
        <w:jc w:val="both"/>
        <w:spacing w:after="0"/>
        <w:sectPr>
          <w:pgMar w:header="0" w:footer="1806" w:top="1580" w:bottom="202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82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l;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821" w:right="57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i;</w:t>
      </w:r>
    </w:p>
    <w:p>
      <w:pPr>
        <w:spacing w:before="1" w:after="0" w:line="240" w:lineRule="auto"/>
        <w:ind w:left="82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III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isam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34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.5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ONO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lei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(seis)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2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19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NTO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EXTO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NICÍPIO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ETIM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48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.1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²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fico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ité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Bicas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cisco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322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luç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laç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(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7</w:t>
      </w:r>
      <w:r>
        <w:rPr>
          <w:rFonts w:ascii="Arial" w:hAnsi="Arial" w:cs="Arial" w:eastAsia="Arial"/>
          <w:sz w:val="24"/>
          <w:szCs w:val="24"/>
          <w:spacing w:val="7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1991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-3"/>
          <w:w w:val="100"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854.80011" w:type="dxa"/>
      </w:tblPr>
      <w:tblGrid/>
      <w:tr>
        <w:trPr>
          <w:trHeight w:val="287" w:hRule="exact"/>
        </w:trPr>
        <w:tc>
          <w:tcPr>
            <w:tcW w:w="2081" w:type="dxa"/>
            <w:tcBorders>
              <w:top w:val="single" w:sz="4.639840" w:space="0" w:color="000000"/>
              <w:bottom w:val="single" w:sz="4.639840" w:space="0" w:color="000000"/>
              <w:left w:val="single" w:sz="26.72" w:space="0" w:color="E4E4E4"/>
              <w:right w:val="single" w:sz="4.639840" w:space="0" w:color="000000"/>
            </w:tcBorders>
            <w:shd w:val="clear" w:color="auto" w:fill="E4E4E4"/>
          </w:tcPr>
          <w:p>
            <w:pPr>
              <w:spacing w:before="0" w:after="0" w:line="272" w:lineRule="exact"/>
              <w:ind w:left="711" w:right="714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ANO</w:t>
            </w:r>
          </w:p>
        </w:tc>
        <w:tc>
          <w:tcPr>
            <w:tcW w:w="1999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26.72" w:space="0" w:color="E4E4E4"/>
            </w:tcBorders>
            <w:shd w:val="clear" w:color="auto" w:fill="E4E4E4"/>
          </w:tcPr>
          <w:p>
            <w:pPr>
              <w:spacing w:before="0" w:after="0" w:line="272" w:lineRule="exact"/>
              <w:ind w:left="609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2"/>
                <w:w w:val="100"/>
              </w:rPr>
              <w:t>T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O</w:t>
            </w:r>
            <w:r>
              <w:rPr>
                <w:rFonts w:ascii="Arial" w:hAnsi="Arial" w:cs="Arial" w:eastAsia="Arial"/>
                <w:sz w:val="24"/>
                <w:szCs w:val="24"/>
                <w:spacing w:val="2"/>
                <w:w w:val="100"/>
              </w:rPr>
              <w:t>T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A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L</w:t>
            </w:r>
          </w:p>
        </w:tc>
      </w:tr>
      <w:tr>
        <w:trPr>
          <w:trHeight w:val="286" w:hRule="exact"/>
        </w:trPr>
        <w:tc>
          <w:tcPr>
            <w:tcW w:w="208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71" w:lineRule="exact"/>
              <w:ind w:left="731" w:right="708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9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7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0</w:t>
            </w:r>
          </w:p>
        </w:tc>
        <w:tc>
          <w:tcPr>
            <w:tcW w:w="1999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71" w:lineRule="exact"/>
              <w:ind w:left="628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3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7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5</w:t>
            </w:r>
          </w:p>
        </w:tc>
      </w:tr>
      <w:tr>
        <w:trPr>
          <w:trHeight w:val="286" w:hRule="exact"/>
        </w:trPr>
        <w:tc>
          <w:tcPr>
            <w:tcW w:w="2081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71" w:lineRule="exact"/>
              <w:ind w:left="731" w:right="708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9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0</w:t>
            </w:r>
          </w:p>
        </w:tc>
        <w:tc>
          <w:tcPr>
            <w:tcW w:w="1999" w:type="dxa"/>
            <w:tcBorders>
              <w:top w:val="single" w:sz="4.639840" w:space="0" w:color="000000"/>
              <w:bottom w:val="single" w:sz="4.64032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71" w:lineRule="exact"/>
              <w:ind w:left="628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4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.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3</w:t>
            </w:r>
          </w:p>
        </w:tc>
      </w:tr>
      <w:tr>
        <w:trPr>
          <w:trHeight w:val="286" w:hRule="exact"/>
        </w:trPr>
        <w:tc>
          <w:tcPr>
            <w:tcW w:w="2081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71" w:lineRule="exact"/>
              <w:ind w:left="731" w:right="708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9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9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1</w:t>
            </w:r>
          </w:p>
        </w:tc>
        <w:tc>
          <w:tcPr>
            <w:tcW w:w="1999" w:type="dxa"/>
            <w:tcBorders>
              <w:top w:val="single" w:sz="4.64032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71" w:lineRule="exact"/>
              <w:ind w:left="561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7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.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9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3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4</w:t>
            </w:r>
          </w:p>
        </w:tc>
      </w:tr>
      <w:tr>
        <w:trPr>
          <w:trHeight w:val="286" w:hRule="exact"/>
        </w:trPr>
        <w:tc>
          <w:tcPr>
            <w:tcW w:w="2081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71" w:lineRule="exact"/>
              <w:ind w:left="731" w:right="708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2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0</w:t>
            </w:r>
          </w:p>
        </w:tc>
        <w:tc>
          <w:tcPr>
            <w:tcW w:w="1999" w:type="dxa"/>
            <w:tcBorders>
              <w:top w:val="single" w:sz="4.639840" w:space="0" w:color="000000"/>
              <w:bottom w:val="single" w:sz="4.64032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71" w:lineRule="exact"/>
              <w:ind w:left="561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3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3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.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5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8</w:t>
            </w:r>
          </w:p>
        </w:tc>
      </w:tr>
      <w:tr>
        <w:trPr>
          <w:trHeight w:val="289" w:hRule="exact"/>
        </w:trPr>
        <w:tc>
          <w:tcPr>
            <w:tcW w:w="2081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71" w:lineRule="exact"/>
              <w:ind w:left="731" w:right="708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2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-1"/>
                <w:w w:val="100"/>
              </w:rPr>
              <w:t>1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0</w:t>
            </w:r>
          </w:p>
        </w:tc>
        <w:tc>
          <w:tcPr>
            <w:tcW w:w="1999" w:type="dxa"/>
            <w:tcBorders>
              <w:top w:val="single" w:sz="4.64032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71" w:lineRule="exact"/>
              <w:ind w:left="561" w:right="-2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Pr/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3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-2"/>
                <w:w w:val="100"/>
              </w:rPr>
              <w:t>.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8</w:t>
            </w:r>
            <w:r>
              <w:rPr>
                <w:rFonts w:ascii="Arial" w:hAnsi="Arial" w:cs="Arial" w:eastAsia="Arial"/>
                <w:sz w:val="24"/>
                <w:szCs w:val="24"/>
                <w:spacing w:val="1"/>
                <w:w w:val="100"/>
              </w:rPr>
              <w:t>0</w:t>
            </w:r>
            <w:r>
              <w:rPr>
                <w:rFonts w:ascii="Arial" w:hAnsi="Arial" w:cs="Arial" w:eastAsia="Arial"/>
                <w:sz w:val="24"/>
                <w:szCs w:val="24"/>
                <w:spacing w:val="0"/>
                <w:w w:val="100"/>
              </w:rPr>
              <w:t>0</w:t>
            </w:r>
          </w:p>
        </w:tc>
      </w:tr>
    </w:tbl>
    <w:p>
      <w:pPr>
        <w:spacing w:before="0" w:after="0" w:line="274" w:lineRule="exact"/>
        <w:ind w:left="4179" w:right="689" w:firstLine="-343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E).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icos.</w:t>
      </w:r>
    </w:p>
    <w:p>
      <w:pPr>
        <w:jc w:val="left"/>
        <w:spacing w:after="0"/>
        <w:sectPr>
          <w:pgMar w:header="0" w:footer="1806" w:top="1580" w:bottom="202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621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HIST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RICOS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rém,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rúr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Naci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tras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icas: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rúr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68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rúr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Fiat.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2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508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INF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ESTR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TU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içõ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);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lia);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);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055;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060;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);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83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ica,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rtal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869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</w:p>
    <w:p>
      <w:pPr>
        <w:jc w:val="left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Bras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Além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FCA/V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tról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22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BIEN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06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logia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ssico,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Há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sicas,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31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lpi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Brasil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cisco,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Assi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classi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6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6" w:after="0" w:line="240" w:lineRule="auto"/>
        <w:ind w:left="113" w:right="843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262.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(com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ralel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89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Biomas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is;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rsã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81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Hidrografia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Areias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inist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rio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Cór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1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Além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isso,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Cór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44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Clima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classi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ö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w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°C,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6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92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04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SPECTOS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ECONÔ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ICOS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1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(PI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R$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,6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R$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7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Em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PIB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R$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28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ita</w:t>
      </w:r>
      <w:r>
        <w:rPr>
          <w:rFonts w:ascii="Arial" w:hAnsi="Arial" w:cs="Arial" w:eastAsia="Arial"/>
          <w:sz w:val="24"/>
          <w:szCs w:val="24"/>
          <w:spacing w:val="29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$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trial,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iu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1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Em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Dessa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Arei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clus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tria;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sini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rural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leito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396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INFL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PRE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IMENTO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13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.1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INFL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ÊN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(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):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BET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Área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Assi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CEMIG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inistra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45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ná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urb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ní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gl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EIV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rema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(Pla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l),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II.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60" w:lineRule="auto"/>
        <w:ind w:left="113" w:right="4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Uso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(cerca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%),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ssib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²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²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stres.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19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.2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ENTO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(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Área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triais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r.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iar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5" w:after="0" w:line="271" w:lineRule="exact"/>
        <w:ind w:left="113" w:right="239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  <w:position w:val="-1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  <w:position w:val="-1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position w:val="-1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40" w:after="0" w:line="240" w:lineRule="auto"/>
        <w:ind w:left="5502" w:right="2763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1"/>
          <w:w w:val="100"/>
        </w:rPr>
        <w:t>Á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d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I</w:t>
      </w:r>
      <w:r>
        <w:rPr>
          <w:rFonts w:ascii="Arial" w:hAnsi="Arial" w:cs="Arial" w:eastAsia="Arial"/>
          <w:sz w:val="16"/>
          <w:szCs w:val="16"/>
          <w:spacing w:val="-3"/>
          <w:w w:val="100"/>
        </w:rPr>
        <w:t>n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f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lu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ê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n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c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ia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d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a</w:t>
      </w:r>
    </w:p>
    <w:p>
      <w:pPr>
        <w:spacing w:before="19" w:after="0" w:line="278" w:lineRule="exact"/>
        <w:ind w:left="5529" w:right="2787" w:firstLine="-2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p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a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ç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ã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u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b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ana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c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n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s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-3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c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ia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d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spacing w:val="-2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A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ir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</w:t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283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55.869999pt;margin-top:-291.420105pt;width:483.1pt;height:286.83pt;mso-position-horizontal-relative:page;mso-position-vertical-relative:paragraph;z-index:-3827" coordorigin="1117,-5828" coordsize="9662,5737">
            <v:shape style="position:absolute;left:1162;top:-5800;width:9571;height:5676" type="#_x0000_t75">
              <v:imagedata r:id="rId10" o:title=""/>
            </v:shape>
            <v:group style="position:absolute;left:1133;top:-5813;width:9631;height:2" coordorigin="1133,-5813" coordsize="9631,2">
              <v:shape style="position:absolute;left:1133;top:-5813;width:9631;height:2" coordorigin="1133,-5813" coordsize="9631,0" path="m1133,-5813l10764,-5813e" filled="f" stroked="t" strokeweight="1.54pt" strokecolor="#000000">
                <v:path arrowok="t"/>
              </v:shape>
            </v:group>
            <v:group style="position:absolute;left:1147;top:-5799;width:2;height:5677" coordorigin="1147,-5799" coordsize="2,5677">
              <v:shape style="position:absolute;left:1147;top:-5799;width:2;height:5677" coordorigin="1147,-5799" coordsize="0,5677" path="m1147,-5799l1147,-122e" filled="f" stroked="t" strokeweight="1.54pt" strokecolor="#000000">
                <v:path arrowok="t"/>
              </v:shape>
            </v:group>
            <v:group style="position:absolute;left:10750;top:-5799;width:2;height:5677" coordorigin="10750,-5799" coordsize="2,5677">
              <v:shape style="position:absolute;left:10750;top:-5799;width:2;height:5677" coordorigin="10750,-5799" coordsize="0,5677" path="m10750,-5799l10750,-122e" filled="f" stroked="t" strokeweight="1.54pt" strokecolor="#000000">
                <v:path arrowok="t"/>
              </v:shape>
            </v:group>
            <v:group style="position:absolute;left:1133;top:-107;width:9631;height:2" coordorigin="1133,-107" coordsize="9631,2">
              <v:shape style="position:absolute;left:1133;top:-107;width:9631;height:2" coordorigin="1133,-107" coordsize="9631,0" path="m1133,-107l10764,-107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5: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tação</w:t>
      </w:r>
      <w:r>
        <w:rPr>
          <w:rFonts w:ascii="Arial" w:hAnsi="Arial" w:cs="Arial" w:eastAsia="Arial"/>
          <w:sz w:val="20"/>
          <w:szCs w:val="20"/>
          <w:spacing w:val="-1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área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5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ê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/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is)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00" w:left="1020" w:right="1020"/>
          <w:pgSz w:w="11920" w:h="16860"/>
        </w:sectPr>
      </w:pPr>
      <w:rPr/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0" w:after="0" w:line="244" w:lineRule="auto"/>
        <w:ind w:left="8042" w:right="1194" w:firstLine="-94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-1"/>
          <w:w w:val="100"/>
        </w:rPr>
        <w:t>C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N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T</w:t>
      </w:r>
      <w:r>
        <w:rPr>
          <w:rFonts w:ascii="Arial" w:hAnsi="Arial" w:cs="Arial" w:eastAsia="Arial"/>
          <w:sz w:val="16"/>
          <w:szCs w:val="16"/>
          <w:spacing w:val="-1"/>
          <w:w w:val="100"/>
        </w:rPr>
        <w:t>R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B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E</w:t>
      </w:r>
      <w:r>
        <w:rPr>
          <w:rFonts w:ascii="Arial" w:hAnsi="Arial" w:cs="Arial" w:eastAsia="Arial"/>
          <w:sz w:val="16"/>
          <w:szCs w:val="16"/>
          <w:spacing w:val="-2"/>
          <w:w w:val="100"/>
        </w:rPr>
        <w:t>T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M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37" w:lineRule="auto"/>
        <w:ind w:left="2715" w:right="5543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u</w:t>
      </w:r>
      <w:r>
        <w:rPr>
          <w:rFonts w:ascii="Arial" w:hAnsi="Arial" w:cs="Arial" w:eastAsia="Arial"/>
          <w:sz w:val="20"/>
          <w:szCs w:val="20"/>
          <w:spacing w:val="3"/>
          <w:w w:val="99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2"/>
          <w:w w:val="99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or</w:t>
      </w:r>
      <w:r>
        <w:rPr>
          <w:rFonts w:ascii="Arial" w:hAnsi="Arial" w:cs="Arial" w:eastAsia="Arial"/>
          <w:sz w:val="20"/>
          <w:szCs w:val="20"/>
          <w:spacing w:val="2"/>
          <w:w w:val="99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99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99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as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844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414001pt;margin-top:-287.580109pt;width:486.436pt;height:289.470pt;mso-position-horizontal-relative:page;mso-position-vertical-relative:paragraph;z-index:-3826" coordorigin="1288,-5752" coordsize="9729,5789">
            <v:shape style="position:absolute;left:1332;top:-5722;width:9638;height:5729" type="#_x0000_t75">
              <v:imagedata r:id="rId11" o:title=""/>
            </v:shape>
            <v:group style="position:absolute;left:1304;top:-5736;width:9698;height:2" coordorigin="1304,-5736" coordsize="9698,2">
              <v:shape style="position:absolute;left:1304;top:-5736;width:9698;height:2" coordorigin="1304,-5736" coordsize="9698,0" path="m1304,-5736l11002,-5736e" filled="f" stroked="t" strokeweight="1.54pt" strokecolor="#000000">
                <v:path arrowok="t"/>
              </v:shape>
            </v:group>
            <v:group style="position:absolute;left:1318;top:-5722;width:2;height:5730" coordorigin="1318,-5722" coordsize="2,5730">
              <v:shape style="position:absolute;left:1318;top:-5722;width:2;height:5730" coordorigin="1318,-5722" coordsize="0,5730" path="m1318,-5722l1318,8e" filled="f" stroked="t" strokeweight="1.54pt" strokecolor="#000000">
                <v:path arrowok="t"/>
              </v:shape>
            </v:group>
            <v:group style="position:absolute;left:10987;top:-5722;width:2;height:5730" coordorigin="10987,-5722" coordsize="2,5730">
              <v:shape style="position:absolute;left:10987;top:-5722;width:2;height:5730" coordorigin="10987,-5722" coordsize="0,5730" path="m10987,-5722l10987,8e" filled="f" stroked="t" strokeweight="1.54pt" strokecolor="#000000">
                <v:path arrowok="t"/>
              </v:shape>
            </v:group>
            <v:group style="position:absolute;left:1304;top:22;width:9698;height:2" coordorigin="1304,22" coordsize="9698,2">
              <v:shape style="position:absolute;left:1304;top:22;width:9698;height:2" coordorigin="1304,22" coordsize="9698,0" path="m1304,22l11002,22e" filled="f" stroked="t" strokeweight="1.5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6: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área</w:t>
      </w:r>
      <w:r>
        <w:rPr>
          <w:rFonts w:ascii="Arial" w:hAnsi="Arial" w:cs="Arial" w:eastAsia="Arial"/>
          <w:sz w:val="20"/>
          <w:szCs w:val="20"/>
          <w:spacing w:val="-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ç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à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ão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ntral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íp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93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.3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INF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ESTR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30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Ene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CEMIG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06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ís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lâmp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09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Dren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plu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izaç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isão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ial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rarão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Além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ial.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ü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jc w:val="both"/>
        <w:spacing w:after="0"/>
        <w:sectPr>
          <w:pgMar w:footer="1884" w:header="0" w:top="1580" w:bottom="2080" w:left="1020" w:right="1020"/>
          <w:footerReference w:type="default" r:id="rId12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636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gua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“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s”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7.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COPAS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DTB,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48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tár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’á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04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24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tema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tim,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jc w:val="both"/>
        <w:spacing w:after="0"/>
        <w:sectPr>
          <w:pgMar w:footer="1884" w:header="0" w:top="1580" w:bottom="2080" w:left="1020" w:right="1020"/>
          <w:footerReference w:type="default" r:id="rId13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rticulaç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SUPRAM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tral,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437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7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tico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/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rboriz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/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lém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trico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43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8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Equipa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os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urbanos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rurais,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SEDE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footer="1884" w:header="0" w:top="1580" w:bottom="2080" w:left="1020" w:right="1020"/>
          <w:footerReference w:type="default" r:id="rId14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740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Mu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lho</w:t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97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úde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473" w:right="-20"/>
        <w:jc w:val="left"/>
        <w:tabs>
          <w:tab w:pos="8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Symbol" w:hAnsi="Symbol" w:cs="Symbol" w:eastAsia="Symbol"/>
          <w:sz w:val="24"/>
          <w:szCs w:val="24"/>
          <w:spacing w:val="0"/>
          <w:w w:val="100"/>
        </w:rPr>
        <w:t>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rticular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UNI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ED</w:t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13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.4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STE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41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ibi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inistra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Cerca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BH</w:t>
      </w:r>
      <w:r>
        <w:rPr>
          <w:rFonts w:ascii="Arial" w:hAnsi="Arial" w:cs="Arial" w:eastAsia="Arial"/>
          <w:sz w:val="24"/>
          <w:szCs w:val="24"/>
          <w:spacing w:val="6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Essa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tiva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km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NumType w:start="31"/>
          <w:pgMar w:footer="1884" w:header="0" w:top="1580" w:bottom="2080" w:left="1020" w:right="1020"/>
          <w:footerReference w:type="default" r:id="rId15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Essa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ra,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87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nsporte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três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s: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tc.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Dias,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tc.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Assi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trô)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67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ib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dade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SEDE),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sloc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trinc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D’á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trinc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Fort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Essa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istrati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157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D’Á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rcei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155.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cleo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Dois,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rsos.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69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mais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Bias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Fort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746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.5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BIÓTICO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50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Flora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(pr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Nas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Atl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lve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6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88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Flor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onal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mide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idu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(20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rasil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spacing w:before="2" w:after="0" w:line="360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%.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lém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Flores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cil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36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4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pé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get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ob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das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22.679996" w:type="dxa"/>
      </w:tblPr>
      <w:tblGrid/>
      <w:tr>
        <w:trPr>
          <w:trHeight w:val="302" w:hRule="exact"/>
        </w:trPr>
        <w:tc>
          <w:tcPr>
            <w:tcW w:w="3116" w:type="dxa"/>
            <w:tcBorders>
              <w:top w:val="single" w:sz="10.40008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2" w:after="0" w:line="240" w:lineRule="auto"/>
              <w:ind w:left="87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ília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b/>
                <w:bCs/>
              </w:rPr>
              <w:t>/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b/>
                <w:bCs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pécie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10.40008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2" w:after="0" w:line="240" w:lineRule="auto"/>
              <w:ind w:left="25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10.40008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52" w:after="0" w:line="240" w:lineRule="auto"/>
              <w:ind w:left="29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59" w:after="0" w:line="240" w:lineRule="auto"/>
              <w:ind w:left="94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  <w:b/>
                <w:bCs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ç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ã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Ve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b/>
                <w:bCs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9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5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3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48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/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0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5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Xyl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ilie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52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GNO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2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ê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8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3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4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2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2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1051" w:right="103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  <w:i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641" w:right="62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5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3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8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ú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2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ystac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7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ú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8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OMB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2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ilie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2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1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2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itão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48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/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9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0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tylis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7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iririca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5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409" w:right="13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Va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8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ferax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7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iririca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5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409" w:right="13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Va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1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2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28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'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1117" w:right="109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liar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life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25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102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elmia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2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vill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7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De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5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erium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ilie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90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erium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1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74" w:right="55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jc w:val="left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2.679996" w:type="dxa"/>
      </w:tblPr>
      <w:tblGrid/>
      <w:tr>
        <w:trPr>
          <w:trHeight w:val="303" w:hRule="exact"/>
        </w:trPr>
        <w:tc>
          <w:tcPr>
            <w:tcW w:w="3116" w:type="dxa"/>
            <w:tcBorders>
              <w:top w:val="single" w:sz="10.4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48" w:after="0" w:line="240" w:lineRule="auto"/>
              <w:ind w:left="65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FLACO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10.4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10.4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55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ilie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1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5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64" w:right="54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3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ylv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57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94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59" w:right="54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1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6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1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itibá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ú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1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52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6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2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52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Pelt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4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36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6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8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ife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ffii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4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48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/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0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Hy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81" w:right="557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0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fér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7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3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MOSOID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3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35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Seca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52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1195" w:right="117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  <w:i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658" w:right="64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117" w:right="109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liar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66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18" w:after="0" w:line="240" w:lineRule="auto"/>
              <w:ind w:left="5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18" w:after="0" w:line="240" w:lineRule="auto"/>
              <w:ind w:left="586" w:right="56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é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18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18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54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" w:after="0" w:line="240" w:lineRule="auto"/>
              <w:ind w:left="61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ONO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254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" w:after="0" w:line="240" w:lineRule="auto"/>
              <w:ind w:left="6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w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virgilioi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" w:after="0" w:line="240" w:lineRule="auto"/>
              <w:ind w:left="51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" w:after="0" w:line="240" w:lineRule="auto"/>
              <w:ind w:left="1371" w:right="134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7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ático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0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xi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2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68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Dim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1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1371" w:right="134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97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4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jera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90" w:right="57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2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9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1157" w:right="113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Fic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  <w:i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53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Fig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93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2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ttlei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98" w:right="57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ç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5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3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36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2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5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32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5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32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5" w:after="0" w:line="240" w:lineRule="auto"/>
              <w:ind w:left="40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5" w:after="0" w:line="240" w:lineRule="auto"/>
              <w:ind w:left="49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5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5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1106" w:right="108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90" w:right="57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Acr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ú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1056" w:right="104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39840" w:space="0" w:color="000000"/>
              <w:bottom w:val="single" w:sz="4.64032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</w:tbl>
    <w:p>
      <w:pPr>
        <w:spacing w:after="0"/>
        <w:sectPr>
          <w:pgNumType w:start="37"/>
          <w:pgMar w:footer="1684" w:header="0" w:top="1580" w:bottom="1880" w:left="1140" w:right="1140"/>
          <w:footerReference w:type="default" r:id="rId16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22.679996" w:type="dxa"/>
      </w:tblPr>
      <w:tblGrid/>
      <w:tr>
        <w:trPr>
          <w:trHeight w:val="303" w:hRule="exact"/>
        </w:trPr>
        <w:tc>
          <w:tcPr>
            <w:tcW w:w="3116" w:type="dxa"/>
            <w:tcBorders>
              <w:top w:val="single" w:sz="10.4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48" w:after="0" w:line="240" w:lineRule="auto"/>
              <w:ind w:left="71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10.4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48" w:after="0" w:line="240" w:lineRule="auto"/>
              <w:ind w:left="4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10.4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48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55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2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ão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4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tica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31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7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Meli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tif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24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78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xim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1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ião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0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5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1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Pe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6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5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elytr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2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24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He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66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67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54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asil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101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58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5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NDAC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4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4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4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103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1128" w:right="110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  <w:i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31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ç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82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/>
            <w:rPr/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/>
            <w:rPr/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6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ylla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ell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w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aio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3116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2" w:after="0" w:line="240" w:lineRule="auto"/>
              <w:ind w:left="92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Vitex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5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2" w:after="0" w:line="240" w:lineRule="auto"/>
              <w:ind w:left="19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ó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39840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2" w:after="0" w:line="240" w:lineRule="auto"/>
              <w:ind w:left="83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12" w:hRule="exact"/>
        </w:trPr>
        <w:tc>
          <w:tcPr>
            <w:tcW w:w="3116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4" w:after="0" w:line="240" w:lineRule="auto"/>
              <w:ind w:left="88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â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i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i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752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56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â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07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08" w:space="0" w:color="000000"/>
            </w:tcBorders>
          </w:tcPr>
          <w:p>
            <w:pPr>
              <w:spacing w:before="64" w:after="0" w:line="240" w:lineRule="auto"/>
              <w:ind w:left="12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462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39840" w:space="0" w:color="000000"/>
            </w:tcBorders>
          </w:tcPr>
          <w:p>
            <w:pPr>
              <w:spacing w:before="64" w:after="0" w:line="240" w:lineRule="auto"/>
              <w:ind w:left="1309" w:right="128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asta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848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Cil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iar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’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4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ru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si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Typ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rejo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H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yc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h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).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13" w:right="849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tag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(Brac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iar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s)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44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ler</w:t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-2"/>
          <w:w w:val="100"/>
          <w:u w:val="single" w:color="0000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 </w:t>
      </w:r>
      <w:r>
        <w:rPr>
          <w:rFonts w:ascii="Arial" w:hAnsi="Arial" w:cs="Arial" w:eastAsia="Arial"/>
          <w:sz w:val="24"/>
          <w:szCs w:val="24"/>
          <w:spacing w:val="-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lamu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De</w:t>
      </w:r>
      <w:r>
        <w:rPr>
          <w:rFonts w:ascii="Arial" w:hAnsi="Arial" w:cs="Arial" w:eastAsia="Arial"/>
          <w:sz w:val="24"/>
          <w:szCs w:val="24"/>
          <w:spacing w:val="-2"/>
          <w:w w:val="100"/>
          <w:u w:val="single" w:color="0000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u w:val="single" w:color="000000"/>
        </w:rPr>
      </w:r>
      <w:r>
        <w:rPr>
          <w:rFonts w:ascii="Arial" w:hAnsi="Arial" w:cs="Arial" w:eastAsia="Arial"/>
          <w:sz w:val="24"/>
          <w:szCs w:val="24"/>
          <w:spacing w:val="0"/>
          <w:w w:val="100"/>
          <w:u w:val="single" w:color="000000"/>
        </w:rPr>
        <w:t>iun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).</w:t>
      </w:r>
    </w:p>
    <w:p>
      <w:pPr>
        <w:jc w:val="both"/>
        <w:spacing w:after="0"/>
        <w:sectPr>
          <w:pgMar w:header="0" w:footer="1684" w:top="1580" w:bottom="188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838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2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Fauna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is: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29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lte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ões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rticular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rtur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ü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footer="1844" w:header="0" w:top="1580" w:bottom="2040" w:left="1020" w:right="1020"/>
          <w:footerReference w:type="default" r:id="rId17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rç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iu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tros.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rça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tivid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36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Dep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ndên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Flo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til,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ló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Como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</w:p>
    <w:p>
      <w:pPr>
        <w:jc w:val="both"/>
        <w:spacing w:after="0"/>
        <w:sectPr>
          <w:pgNumType w:start="40"/>
          <w:pgMar w:footer="1884" w:header="0" w:top="1580" w:bottom="2080" w:left="1020" w:right="1020"/>
          <w:footerReference w:type="default" r:id="rId18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60" w:lineRule="auto"/>
        <w:ind w:left="113" w:right="4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jó,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pau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ré,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ruj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612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míferos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Assim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lv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97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Tab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5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4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ifauna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(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orr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nc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822.679977" w:type="dxa"/>
      </w:tblPr>
      <w:tblGrid/>
      <w:tr>
        <w:trPr>
          <w:trHeight w:val="240" w:hRule="exact"/>
        </w:trPr>
        <w:tc>
          <w:tcPr>
            <w:tcW w:w="4621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7" w:lineRule="exact"/>
              <w:ind w:left="148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AR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7" w:lineRule="exact"/>
              <w:ind w:left="88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CI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b/>
                <w:bCs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51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7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84" w:right="176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322" w:right="130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ira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63" w:right="184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21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58" w:right="183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Flor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358" w:right="134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10" w:right="179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Vi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9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31" w:right="201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1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954" w:right="193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409" w:right="139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Sicalis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24" w:right="170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ça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70" w:right="185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Ga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7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981" w:right="196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Ga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ião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435" w:right="142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teo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673" w:right="165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ião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83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81" w:right="206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ê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6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697" w:right="1677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ã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6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70" w:right="185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5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Flu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3" w:lineRule="exact"/>
              <w:ind w:left="1916" w:right="189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itaca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3" w:lineRule="exact"/>
              <w:ind w:left="81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84" w:right="176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5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14" w:right="199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9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29" w:right="170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ás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4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31" w:right="171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zi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05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43" w:right="202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é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71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jc w:val="left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822.679977" w:type="dxa"/>
      </w:tblPr>
      <w:tblGrid/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3" w:lineRule="exact"/>
              <w:ind w:left="1529" w:right="151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ést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3" w:lineRule="exact"/>
              <w:ind w:left="1186" w:right="117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60" w:right="174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93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954" w:right="193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7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48" w:right="202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Sa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368" w:right="135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SP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20" w:right="180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9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829" w:right="180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–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0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100"/>
              </w:rPr>
              <w:t>Z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tri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tris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60" w:right="203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iziu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2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lati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J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67" w:right="1747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Fe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86" w:right="117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Saltat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621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2014" w:right="199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" w:space="0" w:color="000000"/>
              <w:bottom w:val="single" w:sz="4.6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4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4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(uru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rp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’á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296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Tab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da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fauna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(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míf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om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or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nc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gi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trada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na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3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362.599945" w:type="dxa"/>
      </w:tblPr>
      <w:tblGrid/>
      <w:tr>
        <w:trPr>
          <w:trHeight w:val="240" w:hRule="exact"/>
        </w:trPr>
        <w:tc>
          <w:tcPr>
            <w:tcW w:w="4081" w:type="dxa"/>
            <w:tcBorders>
              <w:top w:val="single" w:sz="4.639840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7" w:lineRule="exact"/>
              <w:ind w:left="1216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PU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AR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7" w:lineRule="exact"/>
              <w:ind w:left="882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  <w:b/>
                <w:bCs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4"/>
                <w:w w:val="100"/>
                <w:b/>
                <w:bCs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CI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  <w:b/>
                <w:bCs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Í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  <w:b/>
                <w:bCs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  <w:b/>
                <w:bCs/>
              </w:rPr>
              <w:t>CO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081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695" w:right="167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q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ilo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8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Sci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081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712" w:right="169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á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88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tr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081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503" w:right="148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estr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4008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000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alli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ix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icillata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081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640" w:right="161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08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93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ialis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0" w:hRule="exact"/>
        </w:trPr>
        <w:tc>
          <w:tcPr>
            <w:tcW w:w="4081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445" w:right="1427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do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ato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39840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1127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la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2" w:hRule="exact"/>
        </w:trPr>
        <w:tc>
          <w:tcPr>
            <w:tcW w:w="4081" w:type="dxa"/>
            <w:tcBorders>
              <w:top w:val="single" w:sz="4.639840" w:space="0" w:color="000000"/>
              <w:bottom w:val="single" w:sz="4.64032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2" w:lineRule="exact"/>
              <w:ind w:left="1489" w:right="147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99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2"/>
                <w:w w:val="99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99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39840" w:space="0" w:color="000000"/>
              <w:bottom w:val="single" w:sz="4.64032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2" w:lineRule="exact"/>
              <w:ind w:left="899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ct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242" w:hRule="exact"/>
        </w:trPr>
        <w:tc>
          <w:tcPr>
            <w:tcW w:w="4081" w:type="dxa"/>
            <w:tcBorders>
              <w:top w:val="single" w:sz="4.64032" w:space="0" w:color="000000"/>
              <w:bottom w:val="single" w:sz="4.64032" w:space="0" w:color="000000"/>
              <w:left w:val="single" w:sz="4.640" w:space="0" w:color="000000"/>
              <w:right w:val="single" w:sz="4.639840" w:space="0" w:color="000000"/>
            </w:tcBorders>
          </w:tcPr>
          <w:p>
            <w:pPr>
              <w:spacing w:before="0" w:after="0" w:line="225" w:lineRule="exact"/>
              <w:ind w:left="1604" w:right="158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atu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b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3661" w:type="dxa"/>
            <w:tcBorders>
              <w:top w:val="single" w:sz="4.64032" w:space="0" w:color="000000"/>
              <w:bottom w:val="single" w:sz="4.64032" w:space="0" w:color="000000"/>
              <w:left w:val="single" w:sz="4.639840" w:space="0" w:color="000000"/>
              <w:right w:val="single" w:sz="4.64008" w:space="0" w:color="000000"/>
            </w:tcBorders>
          </w:tcPr>
          <w:p>
            <w:pPr>
              <w:spacing w:before="0" w:after="0" w:line="225" w:lineRule="exact"/>
              <w:ind w:left="1306" w:right="129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Da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4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-1"/>
                <w:w w:val="99"/>
              </w:rPr>
              <w:t>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1"/>
                <w:w w:val="99"/>
              </w:rPr>
              <w:t>p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99"/>
              </w:rPr>
              <w:t>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  <w:spacing w:val="0"/>
                <w:w w:val="100"/>
              </w:rPr>
            </w:r>
          </w:p>
        </w:tc>
      </w:tr>
    </w:tbl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3" w:right="797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578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tró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smo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72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6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IDENTIFI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DOS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CTOS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IZIN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H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s;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(AI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r;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Essa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tir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rção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60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(AI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Essa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lém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rem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79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.1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Ç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CTOS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inicia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lares,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ral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ciais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r.</w:t>
      </w:r>
    </w:p>
    <w:p>
      <w:pPr>
        <w:jc w:val="both"/>
        <w:spacing w:after="0"/>
        <w:sectPr>
          <w:pgNumType w:start="45"/>
          <w:pgMar w:footer="1884" w:header="0" w:top="1580" w:bottom="2080" w:left="1020" w:right="1020"/>
          <w:footerReference w:type="default" r:id="rId19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Há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6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6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rtir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triz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ras,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;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imp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muito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Já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9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Ap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334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.2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EDI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MITI</w:t>
      </w:r>
      <w:r>
        <w:rPr>
          <w:rFonts w:ascii="Arial" w:hAnsi="Arial" w:cs="Arial" w:eastAsia="Arial"/>
          <w:sz w:val="24"/>
          <w:szCs w:val="24"/>
          <w:spacing w:val="3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OT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Z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1" w:lineRule="auto"/>
        <w:ind w:left="113" w:right="6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roje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lares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ressi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ê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For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(se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sco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trâ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59" w:lineRule="auto"/>
        <w:ind w:left="113" w:right="6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rcuti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ição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rar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sicos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ibil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6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Assi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rsas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iços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63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Os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lta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ram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trib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8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siti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ciali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360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rati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iç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77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7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CON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LU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S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Atra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ô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uto"/>
        <w:ind w:left="113" w:right="51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stru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(á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rela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ista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cid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9" w:lineRule="auto"/>
        <w:ind w:left="113" w:right="5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stá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râme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stic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rá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rte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55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clu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687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ras.</w:t>
      </w:r>
    </w:p>
    <w:p>
      <w:pPr>
        <w:jc w:val="both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8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BIB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G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R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F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SP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los</w:t>
      </w:r>
      <w:r>
        <w:rPr>
          <w:rFonts w:ascii="Arial" w:hAnsi="Arial" w:cs="Arial" w:eastAsia="Arial"/>
          <w:sz w:val="24"/>
          <w:szCs w:val="24"/>
          <w:spacing w:val="27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29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28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4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SP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los</w:t>
      </w:r>
      <w:r>
        <w:rPr>
          <w:rFonts w:ascii="Arial" w:hAnsi="Arial" w:cs="Arial" w:eastAsia="Arial"/>
          <w:sz w:val="24"/>
          <w:szCs w:val="24"/>
          <w:spacing w:val="1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res</w:t>
      </w:r>
      <w:r>
        <w:rPr>
          <w:rFonts w:ascii="Arial" w:hAnsi="Arial" w:cs="Arial" w:eastAsia="Arial"/>
          <w:sz w:val="24"/>
          <w:szCs w:val="24"/>
          <w:spacing w:val="8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é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º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59" w:lineRule="auto"/>
        <w:ind w:left="113" w:right="57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FERNAN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í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Caract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ssis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Hor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6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4" w:after="0" w:line="359" w:lineRule="auto"/>
        <w:ind w:left="113" w:right="56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FU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DAÇÃO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JO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EIRO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isas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Or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Des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ino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tro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Hor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7"/>
          <w:w w:val="100"/>
          <w:i/>
        </w:rPr>
        <w:t>z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4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7" w:after="0" w:line="359" w:lineRule="auto"/>
        <w:ind w:left="113" w:right="56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ORENZI,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3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Ár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res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Brasilei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s: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3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tific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ltivo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tiv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Brasil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l.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P.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rum,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6" w:after="0" w:line="359" w:lineRule="auto"/>
        <w:ind w:left="113" w:right="59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ORENZI,</w:t>
      </w:r>
      <w:r>
        <w:rPr>
          <w:rFonts w:ascii="Arial" w:hAnsi="Arial" w:cs="Arial" w:eastAsia="Arial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4"/>
          <w:szCs w:val="24"/>
          <w:spacing w:val="3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Árvores</w:t>
      </w:r>
      <w:r>
        <w:rPr>
          <w:rFonts w:ascii="Arial" w:hAnsi="Arial" w:cs="Arial" w:eastAsia="Arial"/>
          <w:sz w:val="24"/>
          <w:szCs w:val="24"/>
          <w:spacing w:val="3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Brasilei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s: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3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tific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ltivo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3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3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tiv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Brasil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–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V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l.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.</w:t>
      </w:r>
      <w:r>
        <w:rPr>
          <w:rFonts w:ascii="Arial" w:hAnsi="Arial" w:cs="Arial" w:eastAsia="Arial"/>
          <w:sz w:val="24"/>
          <w:szCs w:val="24"/>
          <w:spacing w:val="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rum,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SP,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1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8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8" w:after="0" w:line="359" w:lineRule="auto"/>
        <w:ind w:left="113" w:right="61"/>
        <w:jc w:val="left"/>
        <w:tabs>
          <w:tab w:pos="820" w:val="left"/>
          <w:tab w:pos="2240" w:val="left"/>
          <w:tab w:pos="2700" w:val="left"/>
          <w:tab w:pos="3620" w:val="left"/>
          <w:tab w:pos="5380" w:val="left"/>
          <w:tab w:pos="5720" w:val="left"/>
          <w:tab w:pos="7200" w:val="left"/>
          <w:tab w:pos="8500" w:val="left"/>
          <w:tab w:pos="960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NBR</w:t>
        <w:tab/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9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5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/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4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  <w:tab/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ABN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ssibil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  <w:tab/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icaç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õ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s,</w:t>
        <w:tab/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iár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  <w:tab/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b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4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POR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UG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ic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io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DER,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ise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Gr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Est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13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5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ó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15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res</w:t>
      </w:r>
      <w:r>
        <w:rPr>
          <w:rFonts w:ascii="Arial" w:hAnsi="Arial" w:cs="Arial" w:eastAsia="Arial"/>
          <w:sz w:val="24"/>
          <w:szCs w:val="24"/>
          <w:spacing w:val="15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f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ct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sis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vi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á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i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e</w:t>
      </w:r>
      <w:r>
        <w:rPr>
          <w:rFonts w:ascii="Arial" w:hAnsi="Arial" w:cs="Arial" w:eastAsia="Arial"/>
          <w:sz w:val="24"/>
          <w:szCs w:val="24"/>
          <w:spacing w:val="5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tra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rte</w:t>
      </w:r>
      <w:r>
        <w:rPr>
          <w:rFonts w:ascii="Arial" w:hAnsi="Arial" w:cs="Arial" w:eastAsia="Arial"/>
          <w:sz w:val="24"/>
          <w:szCs w:val="24"/>
          <w:spacing w:val="-1"/>
          <w:w w:val="100"/>
          <w:i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361" w:lineRule="auto"/>
        <w:ind w:left="113" w:right="53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RE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</w:t>
      </w:r>
      <w:r>
        <w:rPr>
          <w:rFonts w:ascii="Arial" w:hAnsi="Arial" w:cs="Arial" w:eastAsia="Arial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&amp;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RK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R,</w:t>
      </w:r>
      <w:r>
        <w:rPr>
          <w:rFonts w:ascii="Arial" w:hAnsi="Arial" w:cs="Arial" w:eastAsia="Arial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h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rd</w:t>
      </w:r>
      <w:r>
        <w:rPr>
          <w:rFonts w:ascii="Arial" w:hAnsi="Arial" w:cs="Arial" w:eastAsia="Arial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ia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q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–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d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j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à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x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ç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ã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P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lo: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Pio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Th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L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rnin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g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,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0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2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.</w:t>
      </w:r>
    </w:p>
    <w:p>
      <w:pPr>
        <w:jc w:val="left"/>
        <w:spacing w:after="0"/>
        <w:sectPr>
          <w:pgMar w:header="0" w:footer="1884" w:top="1580" w:bottom="2080" w:left="1020" w:right="1020"/>
          <w:pgSz w:w="11920" w:h="1686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59" w:lineRule="exact"/>
        <w:ind w:left="1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66"/>
          <w:b/>
          <w:bCs/>
          <w:position w:val="-1"/>
        </w:rPr>
        <w:t>9-</w:t>
      </w:r>
      <w:r>
        <w:rPr>
          <w:rFonts w:ascii="Arial" w:hAnsi="Arial" w:cs="Arial" w:eastAsia="Arial"/>
          <w:sz w:val="23"/>
          <w:szCs w:val="23"/>
          <w:spacing w:val="-46"/>
          <w:w w:val="166"/>
          <w:b/>
          <w:bCs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  <w:position w:val="-1"/>
        </w:rPr>
        <w:t>ANEXOS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footer="1899" w:header="0" w:top="1580" w:bottom="2080" w:left="1020" w:right="1420"/>
          <w:footerReference w:type="default" r:id="rId20"/>
          <w:pgSz w:w="11920" w:h="16860"/>
        </w:sectPr>
      </w:pPr>
      <w:rPr/>
    </w:p>
    <w:p>
      <w:pPr>
        <w:spacing w:before="30" w:after="0" w:line="240" w:lineRule="auto"/>
        <w:ind w:left="10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ANEXO</w:t>
      </w:r>
      <w:r>
        <w:rPr>
          <w:rFonts w:ascii="Arial" w:hAnsi="Arial" w:cs="Arial" w:eastAsia="Arial"/>
          <w:sz w:val="23"/>
          <w:szCs w:val="23"/>
          <w:spacing w:val="29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II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3"/>
          <w:szCs w:val="23"/>
          <w:spacing w:val="8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ANTEPROJETO</w:t>
      </w:r>
      <w:r>
        <w:rPr>
          <w:rFonts w:ascii="Arial" w:hAnsi="Arial" w:cs="Arial" w:eastAsia="Arial"/>
          <w:sz w:val="23"/>
          <w:szCs w:val="23"/>
          <w:spacing w:val="6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b/>
          <w:bCs/>
        </w:rPr>
        <w:t>URBANiSTICO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1201" w:lineRule="exact"/>
        <w:ind w:left="909" w:right="-199"/>
        <w:jc w:val="left"/>
        <w:tabs>
          <w:tab w:pos="6480" w:val="left"/>
        </w:tabs>
        <w:rPr>
          <w:rFonts w:ascii="Arial" w:hAnsi="Arial" w:cs="Arial" w:eastAsia="Arial"/>
          <w:sz w:val="25"/>
          <w:szCs w:val="25"/>
        </w:rPr>
      </w:pPr>
      <w:rPr/>
      <w:r>
        <w:rPr/>
        <w:pict>
          <v:shape style="position:absolute;margin-left:104.400002pt;margin-top:39.240494pt;width:299.519989pt;height:210.240005pt;mso-position-horizontal-relative:page;mso-position-vertical-relative:paragraph;z-index:-3825" type="#_x0000_t75">
            <v:imagedata r:id="rId21" o:title=""/>
          </v:shape>
        </w:pict>
      </w:r>
      <w:r>
        <w:rPr>
          <w:rFonts w:ascii="Times New Roman" w:hAnsi="Times New Roman" w:cs="Times New Roman" w:eastAsia="Times New Roman"/>
          <w:sz w:val="106"/>
          <w:szCs w:val="106"/>
          <w:color w:val="9C9C9C"/>
          <w:spacing w:val="0"/>
          <w:w w:val="100"/>
          <w:position w:val="-3"/>
        </w:rPr>
        <w:t>-</w:t>
      </w:r>
      <w:r>
        <w:rPr>
          <w:rFonts w:ascii="Times New Roman" w:hAnsi="Times New Roman" w:cs="Times New Roman" w:eastAsia="Times New Roman"/>
          <w:sz w:val="106"/>
          <w:szCs w:val="106"/>
          <w:color w:val="9C9C9C"/>
          <w:spacing w:val="0"/>
          <w:w w:val="100"/>
          <w:position w:val="-3"/>
        </w:rPr>
        <w:tab/>
      </w:r>
      <w:r>
        <w:rPr>
          <w:rFonts w:ascii="Times New Roman" w:hAnsi="Times New Roman" w:cs="Times New Roman" w:eastAsia="Times New Roman"/>
          <w:sz w:val="106"/>
          <w:szCs w:val="106"/>
          <w:color w:val="9C9C9C"/>
          <w:spacing w:val="0"/>
          <w:w w:val="100"/>
          <w:position w:val="-3"/>
        </w:rPr>
      </w:r>
      <w:r>
        <w:rPr>
          <w:rFonts w:ascii="Arial" w:hAnsi="Arial" w:cs="Arial" w:eastAsia="Arial"/>
          <w:sz w:val="25"/>
          <w:szCs w:val="25"/>
          <w:color w:val="D1D1D1"/>
          <w:spacing w:val="0"/>
          <w:w w:val="149"/>
          <w:position w:val="11"/>
        </w:rPr>
        <w:t>;;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color w:val="9C9C9C"/>
          <w:spacing w:val="0"/>
          <w:w w:val="305"/>
          <w:b/>
          <w:bCs/>
        </w:rPr>
        <w:t>-</w:t>
      </w:r>
      <w:r>
        <w:rPr>
          <w:rFonts w:ascii="Arial" w:hAnsi="Arial" w:cs="Arial" w:eastAsia="Arial"/>
          <w:sz w:val="21"/>
          <w:szCs w:val="21"/>
          <w:color w:val="9C9C9C"/>
          <w:spacing w:val="-125"/>
          <w:w w:val="305"/>
          <w:b/>
          <w:bCs/>
        </w:rPr>
        <w:t> </w:t>
      </w:r>
      <w:r>
        <w:rPr>
          <w:rFonts w:ascii="Arial" w:hAnsi="Arial" w:cs="Arial" w:eastAsia="Arial"/>
          <w:sz w:val="21"/>
          <w:szCs w:val="21"/>
          <w:color w:val="DF2628"/>
          <w:spacing w:val="0"/>
          <w:w w:val="100"/>
          <w:b/>
          <w:bCs/>
        </w:rPr>
        <w:t>iiiiiiiii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60"/>
          <w:pgMar w:top="1580" w:bottom="280" w:left="1020" w:right="1420"/>
          <w:cols w:num="2" w:equalWidth="0">
            <w:col w:w="6704" w:space="821"/>
            <w:col w:w="195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6.50861pt;margin-top:522.899963pt;width:481.94286pt;height:.1pt;mso-position-horizontal-relative:page;mso-position-vertical-relative:page;z-index:-3822" coordorigin="1130,10458" coordsize="9639,2">
            <v:shape style="position:absolute;left:1130;top:10458;width:9639;height:2" coordorigin="1130,10458" coordsize="9639,0" path="m1130,10458l10769,10458e" filled="f" stroked="t" strokeweight=".359927pt" strokecolor="#747474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1224" w:lineRule="exact"/>
        <w:ind w:left="1231" w:right="-20"/>
        <w:jc w:val="left"/>
        <w:tabs>
          <w:tab w:pos="2920" w:val="left"/>
        </w:tabs>
        <w:rPr>
          <w:rFonts w:ascii="Times New Roman" w:hAnsi="Times New Roman" w:cs="Times New Roman" w:eastAsia="Times New Roman"/>
          <w:sz w:val="114"/>
          <w:szCs w:val="114"/>
        </w:rPr>
      </w:pPr>
      <w:rPr/>
      <w:r>
        <w:rPr>
          <w:rFonts w:ascii="Arial" w:hAnsi="Arial" w:cs="Arial" w:eastAsia="Arial"/>
          <w:sz w:val="25"/>
          <w:szCs w:val="25"/>
          <w:color w:val="59C646"/>
          <w:spacing w:val="-162"/>
          <w:w w:val="600"/>
        </w:rPr>
        <w:t>!</w:t>
      </w:r>
      <w:r>
        <w:rPr>
          <w:rFonts w:ascii="Times New Roman" w:hAnsi="Times New Roman" w:cs="Times New Roman" w:eastAsia="Times New Roman"/>
          <w:sz w:val="114"/>
          <w:szCs w:val="114"/>
          <w:color w:val="59C646"/>
          <w:spacing w:val="-162"/>
          <w:w w:val="600"/>
        </w:rPr>
      </w:r>
      <w:r>
        <w:rPr>
          <w:rFonts w:ascii="Times New Roman" w:hAnsi="Times New Roman" w:cs="Times New Roman" w:eastAsia="Times New Roman"/>
          <w:sz w:val="114"/>
          <w:szCs w:val="114"/>
          <w:color w:val="59C646"/>
          <w:spacing w:val="-1056"/>
          <w:w w:val="600"/>
          <w:u w:val="single" w:color="555555"/>
        </w:rPr>
        <w:t> </w:t>
      </w:r>
      <w:r>
        <w:rPr>
          <w:rFonts w:ascii="Times New Roman" w:hAnsi="Times New Roman" w:cs="Times New Roman" w:eastAsia="Times New Roman"/>
          <w:sz w:val="114"/>
          <w:szCs w:val="114"/>
          <w:color w:val="59C646"/>
          <w:spacing w:val="-1056"/>
          <w:w w:val="600"/>
        </w:rPr>
      </w:r>
      <w:r>
        <w:rPr>
          <w:rFonts w:ascii="Times New Roman" w:hAnsi="Times New Roman" w:cs="Times New Roman" w:eastAsia="Times New Roman"/>
          <w:sz w:val="114"/>
          <w:szCs w:val="114"/>
          <w:color w:val="59C646"/>
          <w:spacing w:val="0"/>
          <w:w w:val="600"/>
        </w:rPr>
        <w:tab/>
      </w:r>
      <w:r>
        <w:rPr>
          <w:rFonts w:ascii="Times New Roman" w:hAnsi="Times New Roman" w:cs="Times New Roman" w:eastAsia="Times New Roman"/>
          <w:sz w:val="114"/>
          <w:szCs w:val="114"/>
          <w:color w:val="59C646"/>
          <w:spacing w:val="0"/>
          <w:w w:val="74"/>
        </w:rPr>
        <w:t>··</w:t>
      </w:r>
      <w:r>
        <w:rPr>
          <w:rFonts w:ascii="Times New Roman" w:hAnsi="Times New Roman" w:cs="Times New Roman" w:eastAsia="Times New Roman"/>
          <w:sz w:val="114"/>
          <w:szCs w:val="114"/>
          <w:color w:val="424242"/>
          <w:spacing w:val="0"/>
          <w:w w:val="70"/>
        </w:rPr>
        <w:t>·-</w:t>
      </w:r>
      <w:r>
        <w:rPr>
          <w:rFonts w:ascii="Times New Roman" w:hAnsi="Times New Roman" w:cs="Times New Roman" w:eastAsia="Times New Roman"/>
          <w:sz w:val="114"/>
          <w:szCs w:val="114"/>
          <w:color w:val="424242"/>
          <w:spacing w:val="-224"/>
          <w:w w:val="70"/>
        </w:rPr>
        <w:t>-</w:t>
      </w:r>
      <w:r>
        <w:rPr>
          <w:rFonts w:ascii="Times New Roman" w:hAnsi="Times New Roman" w:cs="Times New Roman" w:eastAsia="Times New Roman"/>
          <w:sz w:val="114"/>
          <w:szCs w:val="114"/>
          <w:color w:val="A1D6A1"/>
          <w:spacing w:val="0"/>
          <w:w w:val="24"/>
        </w:rPr>
        <w:t>!.</w:t>
      </w:r>
      <w:r>
        <w:rPr>
          <w:rFonts w:ascii="Times New Roman" w:hAnsi="Times New Roman" w:cs="Times New Roman" w:eastAsia="Times New Roman"/>
          <w:sz w:val="114"/>
          <w:szCs w:val="114"/>
          <w:color w:val="000000"/>
          <w:spacing w:val="0"/>
          <w:w w:val="100"/>
        </w:rPr>
      </w:r>
    </w:p>
    <w:p>
      <w:pPr>
        <w:spacing w:before="40" w:after="0" w:line="154" w:lineRule="exact"/>
        <w:ind w:left="4536" w:right="4493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/>
        <w:pict>
          <v:shape style="position:absolute;margin-left:169.919998pt;margin-top:6.375161pt;width:72.720001pt;height:5.04pt;mso-position-horizontal-relative:page;mso-position-vertical-relative:paragraph;z-index:-3824" type="#_x0000_t75">
            <v:imagedata r:id="rId22" o:title=""/>
          </v:shape>
        </w:pict>
      </w:r>
      <w:r>
        <w:rPr>
          <w:rFonts w:ascii="Times New Roman" w:hAnsi="Times New Roman" w:cs="Times New Roman" w:eastAsia="Times New Roman"/>
          <w:sz w:val="14"/>
          <w:szCs w:val="14"/>
          <w:color w:val="424242"/>
          <w:spacing w:val="0"/>
          <w:w w:val="260"/>
          <w:position w:val="-1"/>
        </w:rPr>
        <w:t>'</w:t>
      </w:r>
      <w:r>
        <w:rPr>
          <w:rFonts w:ascii="Times New Roman" w:hAnsi="Times New Roman" w:cs="Times New Roman" w:eastAsia="Times New Roman"/>
          <w:sz w:val="14"/>
          <w:szCs w:val="14"/>
          <w:color w:val="424242"/>
          <w:spacing w:val="-14"/>
          <w:w w:val="260"/>
          <w:position w:val="-1"/>
        </w:rPr>
        <w:t> </w:t>
      </w:r>
      <w:r>
        <w:rPr>
          <w:rFonts w:ascii="Times New Roman" w:hAnsi="Times New Roman" w:cs="Times New Roman" w:eastAsia="Times New Roman"/>
          <w:sz w:val="14"/>
          <w:szCs w:val="14"/>
          <w:color w:val="9C9C9C"/>
          <w:spacing w:val="0"/>
          <w:w w:val="551"/>
          <w:position w:val="-1"/>
        </w:rPr>
        <w:t>/</w:t>
      </w:r>
      <w:r>
        <w:rPr>
          <w:rFonts w:ascii="Times New Roman" w:hAnsi="Times New Roman" w:cs="Times New Roman" w:eastAsia="Times New Roman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133" w:lineRule="exact"/>
        <w:ind w:left="4521" w:right="4792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color w:val="B5B1A5"/>
          <w:spacing w:val="0"/>
          <w:w w:val="184"/>
        </w:rPr>
        <w:t>\</w:t>
      </w:r>
      <w:r>
        <w:rPr>
          <w:rFonts w:ascii="Times New Roman" w:hAnsi="Times New Roman" w:cs="Times New Roman" w:eastAsia="Times New Roman"/>
          <w:sz w:val="14"/>
          <w:szCs w:val="1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47" w:after="0" w:line="240" w:lineRule="auto"/>
        <w:ind w:left="693" w:right="-20"/>
        <w:jc w:val="left"/>
        <w:rPr>
          <w:rFonts w:ascii="Arial" w:hAnsi="Arial" w:cs="Arial" w:eastAsia="Arial"/>
          <w:sz w:val="10"/>
          <w:szCs w:val="10"/>
        </w:rPr>
      </w:pPr>
      <w:rPr/>
      <w:r>
        <w:rPr/>
        <w:pict>
          <v:shape style="position:absolute;margin-left:401.040009pt;margin-top:-28.960047pt;width:70.199997pt;height:42.48pt;mso-position-horizontal-relative:page;mso-position-vertical-relative:paragraph;z-index:-3823" type="#_x0000_t75">
            <v:imagedata r:id="rId23" o:title=""/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85.4823pt;margin-top:6.942078pt;width:1.020628pt;height:25pt;mso-position-horizontal-relative:page;mso-position-vertical-relative:paragraph;z-index:-3821" type="#_x0000_t202" filled="f" stroked="f">
            <v:textbox inset="0,0,0,0">
              <w:txbxContent>
                <w:p>
                  <w:pPr>
                    <w:spacing w:before="0" w:after="0" w:line="500" w:lineRule="exact"/>
                    <w:ind w:right="-115"/>
                    <w:jc w:val="left"/>
                    <w:rPr>
                      <w:rFonts w:ascii="Arial" w:hAnsi="Arial" w:cs="Arial" w:eastAsia="Arial"/>
                      <w:sz w:val="50"/>
                      <w:szCs w:val="50"/>
                    </w:rPr>
                  </w:pPr>
                  <w:rPr/>
                  <w:r>
                    <w:rPr>
                      <w:rFonts w:ascii="Arial" w:hAnsi="Arial" w:cs="Arial" w:eastAsia="Arial"/>
                      <w:sz w:val="50"/>
                      <w:szCs w:val="50"/>
                      <w:color w:val="9C9C9C"/>
                      <w:spacing w:val="-118"/>
                      <w:w w:val="100"/>
                      <w:position w:val="-1"/>
                    </w:rPr>
                    <w:t>.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10"/>
          <w:szCs w:val="10"/>
          <w:color w:val="565656"/>
          <w:spacing w:val="0"/>
          <w:w w:val="100"/>
        </w:rPr>
        <w:t>ANEXO</w:t>
      </w:r>
      <w:r>
        <w:rPr>
          <w:rFonts w:ascii="Arial" w:hAnsi="Arial" w:cs="Arial" w:eastAsia="Arial"/>
          <w:sz w:val="10"/>
          <w:szCs w:val="10"/>
          <w:color w:val="565656"/>
          <w:spacing w:val="9"/>
          <w:w w:val="100"/>
        </w:rPr>
        <w:t> </w:t>
      </w:r>
      <w:r>
        <w:rPr>
          <w:rFonts w:ascii="Arial" w:hAnsi="Arial" w:cs="Arial" w:eastAsia="Arial"/>
          <w:sz w:val="10"/>
          <w:szCs w:val="10"/>
          <w:color w:val="1A1A1A"/>
          <w:spacing w:val="0"/>
          <w:w w:val="147"/>
        </w:rPr>
        <w:t>I</w:t>
      </w:r>
      <w:r>
        <w:rPr>
          <w:rFonts w:ascii="Arial" w:hAnsi="Arial" w:cs="Arial" w:eastAsia="Arial"/>
          <w:sz w:val="10"/>
          <w:szCs w:val="10"/>
          <w:color w:val="1A1A1A"/>
          <w:spacing w:val="7"/>
          <w:w w:val="147"/>
        </w:rPr>
        <w:t>I</w:t>
      </w:r>
      <w:r>
        <w:rPr>
          <w:rFonts w:ascii="Arial" w:hAnsi="Arial" w:cs="Arial" w:eastAsia="Arial"/>
          <w:sz w:val="10"/>
          <w:szCs w:val="10"/>
          <w:color w:val="696969"/>
          <w:spacing w:val="0"/>
          <w:w w:val="147"/>
        </w:rPr>
        <w:t>•</w:t>
      </w:r>
      <w:r>
        <w:rPr>
          <w:rFonts w:ascii="Arial" w:hAnsi="Arial" w:cs="Arial" w:eastAsia="Arial"/>
          <w:sz w:val="10"/>
          <w:szCs w:val="10"/>
          <w:color w:val="696969"/>
          <w:spacing w:val="-21"/>
          <w:w w:val="147"/>
        </w:rPr>
        <w:t> </w:t>
      </w:r>
      <w:r>
        <w:rPr>
          <w:rFonts w:ascii="Arial" w:hAnsi="Arial" w:cs="Arial" w:eastAsia="Arial"/>
          <w:sz w:val="10"/>
          <w:szCs w:val="10"/>
          <w:color w:val="696969"/>
          <w:spacing w:val="0"/>
          <w:w w:val="100"/>
        </w:rPr>
        <w:t>PLANO</w:t>
      </w:r>
      <w:r>
        <w:rPr>
          <w:rFonts w:ascii="Arial" w:hAnsi="Arial" w:cs="Arial" w:eastAsia="Arial"/>
          <w:sz w:val="10"/>
          <w:szCs w:val="10"/>
          <w:color w:val="696969"/>
          <w:spacing w:val="20"/>
          <w:w w:val="100"/>
        </w:rPr>
        <w:t> </w:t>
      </w:r>
      <w:r>
        <w:rPr>
          <w:rFonts w:ascii="Arial" w:hAnsi="Arial" w:cs="Arial" w:eastAsia="Arial"/>
          <w:sz w:val="10"/>
          <w:szCs w:val="10"/>
          <w:color w:val="565656"/>
          <w:spacing w:val="0"/>
          <w:w w:val="106"/>
        </w:rPr>
        <w:t>URBANISTICO</w:t>
      </w:r>
      <w:r>
        <w:rPr>
          <w:rFonts w:ascii="Arial" w:hAnsi="Arial" w:cs="Arial" w:eastAsia="Arial"/>
          <w:sz w:val="10"/>
          <w:szCs w:val="10"/>
          <w:color w:val="000000"/>
          <w:spacing w:val="0"/>
          <w:w w:val="100"/>
        </w:rPr>
      </w:r>
    </w:p>
    <w:p>
      <w:pPr>
        <w:spacing w:before="0" w:after="0" w:line="275" w:lineRule="exact"/>
        <w:ind w:right="2736"/>
        <w:jc w:val="righ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color w:val="9C9C9C"/>
          <w:spacing w:val="0"/>
          <w:w w:val="158"/>
        </w:rPr>
        <w:t>/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0" w:after="0" w:line="118" w:lineRule="exact"/>
        <w:ind w:right="2626"/>
        <w:jc w:val="right"/>
        <w:rPr>
          <w:rFonts w:ascii="Arial" w:hAnsi="Arial" w:cs="Arial" w:eastAsia="Arial"/>
          <w:sz w:val="12"/>
          <w:szCs w:val="12"/>
        </w:rPr>
      </w:pPr>
      <w:rPr/>
      <w:r>
        <w:rPr>
          <w:rFonts w:ascii="Arial" w:hAnsi="Arial" w:cs="Arial" w:eastAsia="Arial"/>
          <w:sz w:val="12"/>
          <w:szCs w:val="12"/>
          <w:color w:val="9C9C9C"/>
          <w:spacing w:val="0"/>
          <w:w w:val="170"/>
          <w:i/>
        </w:rPr>
        <w:t>I</w:t>
      </w:r>
      <w:r>
        <w:rPr>
          <w:rFonts w:ascii="Arial" w:hAnsi="Arial" w:cs="Arial" w:eastAsia="Arial"/>
          <w:sz w:val="12"/>
          <w:szCs w:val="12"/>
          <w:color w:val="9C9C9C"/>
          <w:spacing w:val="30"/>
          <w:w w:val="170"/>
          <w:i/>
        </w:rPr>
        <w:t> </w:t>
      </w:r>
      <w:r>
        <w:rPr>
          <w:rFonts w:ascii="Arial" w:hAnsi="Arial" w:cs="Arial" w:eastAsia="Arial"/>
          <w:sz w:val="12"/>
          <w:szCs w:val="12"/>
          <w:color w:val="9C9C9C"/>
          <w:spacing w:val="0"/>
          <w:w w:val="477"/>
        </w:rPr>
        <w:t>'</w:t>
      </w:r>
      <w:r>
        <w:rPr>
          <w:rFonts w:ascii="Arial" w:hAnsi="Arial" w:cs="Arial" w:eastAsia="Arial"/>
          <w:sz w:val="12"/>
          <w:szCs w:val="1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20" w:h="16860"/>
          <w:pgMar w:top="1580" w:bottom="280" w:left="1020" w:right="1420"/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1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/>
        <w:pict>
          <v:shape style="position:absolute;margin-left:108.949997pt;margin-top:20.745888pt;width:377.4pt;height:283.05pt;mso-position-horizontal-relative:page;mso-position-vertical-relative:paragraph;z-index:-3820" type="#_x0000_t75">
            <v:imagedata r:id="rId25" o:title=""/>
          </v:shape>
        </w:pic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N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EXO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4"/>
          <w:szCs w:val="2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l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ó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rio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</w:rPr>
        <w:t>F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</w:rPr>
        <w:t>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ográfico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2" w:right="477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Vi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ó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x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a,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iaç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õ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4058" w:right="364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855951pt;width:377.4pt;height:282.910pt;mso-position-horizontal-relative:page;mso-position-vertical-relative:paragraph;z-index:-3819" type="#_x0000_t75">
            <v:imagedata r:id="rId2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’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13" w:right="697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cias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ati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4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ã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4005" w:right="3585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NumType w:start="53"/>
          <w:pgMar w:footer="1884" w:header="0" w:top="1580" w:bottom="2080" w:left="1020" w:right="1420"/>
          <w:footerReference w:type="default" r:id="rId24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2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88" w:right="334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3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Vi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estal,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2618" w:right="2859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85593pt;width:377.4pt;height:283.02pt;mso-position-horizontal-relative:page;mso-position-vertical-relative:paragraph;z-index:-3818" type="#_x0000_t75">
            <v:imagedata r:id="rId2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56" w:right="503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4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etal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2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256" w:right="499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7" type="#_x0000_t75">
            <v:imagedata r:id="rId3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etal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5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486" w:right="73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liza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ó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x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3345" w:right="3585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3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522" w:right="76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7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al,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ã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3345" w:right="3585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85593pt;width:377.4pt;height:283.02pt;mso-position-horizontal-relative:page;mso-position-vertical-relative:paragraph;z-index:-3816" type="#_x0000_t75">
            <v:imagedata r:id="rId3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493" w:right="738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3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637" w:right="883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5" type="#_x0000_t75">
            <v:imagedata r:id="rId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9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e,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taç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ã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34" w:right="476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0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em</w:t>
      </w:r>
      <w:r>
        <w:rPr>
          <w:rFonts w:ascii="Times New Roman" w:hAnsi="Times New Roman" w:cs="Times New Roman" w:eastAsia="Times New Roman"/>
          <w:sz w:val="20"/>
          <w:szCs w:val="20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ireita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ite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este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99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869" w:right="2108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ar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est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iliar.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53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3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941" w:right="1149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4" type="#_x0000_t75">
            <v:imagedata r:id="rId3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at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9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73" w:right="274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ó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x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7"/>
          <w:w w:val="100"/>
        </w:rPr>
        <w:t>q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tre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icí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at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4009" w:right="421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9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99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4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3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104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3" type="#_x0000_t75">
            <v:imagedata r:id="rId3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3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tra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a,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5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4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ã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3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1843" w:right="2086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2" type="#_x0000_t75">
            <v:imagedata r:id="rId4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4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980" w:right="2222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as,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4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49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1" type="#_x0000_t75">
            <v:imagedata r:id="rId4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7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ati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x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Faz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58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4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553" w:right="80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10" type="#_x0000_t75">
            <v:imagedata r:id="rId4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9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891" w:right="2134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0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eside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cial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4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457" w:right="696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09" type="#_x0000_t75">
            <v:imagedata r:id="rId4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laç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ã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76" w:right="1224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íc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x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a,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4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1677" w:right="192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08" type="#_x0000_t75">
            <v:imagedata r:id="rId4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3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eside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cial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68" w:right="1107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4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cial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al,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4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1377" w:right="1622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07" type="#_x0000_t75">
            <v:imagedata r:id="rId5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eside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cial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515" w:right="76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6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as.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center"/>
        <w:spacing w:after="0"/>
        <w:sectPr>
          <w:pgMar w:header="0" w:footer="1884" w:top="1580" w:bottom="2080" w:left="1680" w:right="1420"/>
          <w:pgSz w:w="11920" w:h="16860"/>
        </w:sectPr>
      </w:pPr>
      <w:rPr/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4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77.386663pt;height:282.960pt;mso-position-horizontal-relative:char;mso-position-vertical-relative:line" type="#_x0000_t75">
            <v:imagedata r:id="rId5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24" w:lineRule="exact"/>
        <w:ind w:left="553" w:right="794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08.949997pt;margin-top:11.57pt;width:377.4pt;height:283.040pt;mso-position-horizontal-relative:page;mso-position-vertical-relative:paragraph;z-index:-3806" type="#_x0000_t75">
            <v:imagedata r:id="rId5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7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Detal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asta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ç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ão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25" w:right="1368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0"/>
          <w:szCs w:val="20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ici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al</w:t>
      </w:r>
      <w:r>
        <w:rPr>
          <w:rFonts w:ascii="Times New Roman" w:hAnsi="Times New Roman" w:cs="Times New Roman" w:eastAsia="Times New Roman"/>
          <w:sz w:val="20"/>
          <w:szCs w:val="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lo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tei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a,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9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9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sectPr>
      <w:pgMar w:header="0" w:footer="1884" w:top="1580" w:bottom="2080" w:left="1680" w:right="1420"/>
      <w:pgSz w:w="11920" w:h="168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Wingdings">
    <w:altName w:val="Wingdings"/>
    <w:charset w:val="2"/>
    <w:family w:val="auto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32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31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60162pt;margin-top:736.110901pt;width:25.405128pt;height:12.5pt;mso-position-horizontal-relative:page;mso-position-vertical-relative:page;z-index:-3814" type="#_x0000_t202" filled="f" stroked="f">
          <v:textbox inset="0,0,0,0">
            <w:txbxContent>
              <w:p>
                <w:pPr>
                  <w:spacing w:before="0" w:after="0" w:line="234" w:lineRule="exact"/>
                  <w:ind w:left="20" w:right="-52"/>
                  <w:jc w:val="left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spacing w:val="0"/>
                    <w:w w:val="100"/>
                  </w:rPr>
                  <w:t>-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spacing w:val="6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A1A1A"/>
                    <w:spacing w:val="0"/>
                    <w:w w:val="100"/>
                  </w:rPr>
                  <w:t>52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A1A1A"/>
                    <w:spacing w:val="11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  <w:t>-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399811pt;margin-top:748.742004pt;width:198.787723pt;height:23.019996pt;mso-position-horizontal-relative:page;mso-position-vertical-relative:page;z-index:-3813" type="#_x0000_t202" filled="f" stroked="f">
          <v:textbox inset="0,0,0,0">
            <w:txbxContent>
              <w:p>
                <w:pPr>
                  <w:spacing w:before="0" w:after="0" w:line="214" w:lineRule="exact"/>
                  <w:ind w:left="216" w:right="187"/>
                  <w:jc w:val="center"/>
                  <w:rPr>
                    <w:rFonts w:ascii="Arial" w:hAnsi="Arial" w:cs="Arial" w:eastAsia="Arial"/>
                    <w:sz w:val="19"/>
                    <w:szCs w:val="19"/>
                  </w:rPr>
                </w:pPr>
                <w:rPr/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6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-5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0"/>
                  </w:rPr>
                  <w:t>tud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47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0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19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3"/>
                    <w:w w:val="105"/>
                  </w:rPr>
                  <w:t>l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5"/>
                  </w:rPr>
                  <w:t>mpact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5"/>
                  </w:rPr>
                  <w:t>o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7"/>
                    <w:w w:val="105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15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0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3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6"/>
                    <w:w w:val="104"/>
                  </w:rPr>
                  <w:t>V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-2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-10"/>
                    <w:w w:val="104"/>
                  </w:rPr>
                  <w:t>z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3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4"/>
                  </w:rPr>
                  <w:t>nhanga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13"/>
                    <w:w w:val="104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7"/>
                    <w:w w:val="105"/>
                  </w:rPr>
                  <w:t>E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-3"/>
                    <w:w w:val="119"/>
                  </w:rPr>
                  <w:t>I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3"/>
                  </w:rPr>
                  <w:t>V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0"/>
                    <w:w w:val="100"/>
                  </w:rPr>
                </w:r>
              </w:p>
              <w:p>
                <w:pPr>
                  <w:spacing w:before="12" w:after="0" w:line="240" w:lineRule="auto"/>
                  <w:ind w:left="-14" w:right="-34"/>
                  <w:jc w:val="center"/>
                  <w:rPr>
                    <w:rFonts w:ascii="Arial" w:hAnsi="Arial" w:cs="Arial" w:eastAsia="Arial"/>
                    <w:sz w:val="19"/>
                    <w:szCs w:val="19"/>
                  </w:rPr>
                </w:pPr>
                <w:rPr/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0"/>
                    <w:w w:val="100"/>
                  </w:rPr>
                  <w:t>Operaga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2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0"/>
                  </w:rPr>
                  <w:t>Urbana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37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0"/>
                    <w:w w:val="105"/>
                  </w:rPr>
                  <w:t>Consorc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-6"/>
                    <w:w w:val="105"/>
                  </w:rPr>
                  <w:t>i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0"/>
                    <w:w w:val="105"/>
                  </w:rPr>
                  <w:t>ada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2F2F2F"/>
                    <w:spacing w:val="10"/>
                    <w:w w:val="105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2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1"/>
                  </w:rPr>
                  <w:t>Ar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7"/>
                    <w:w w:val="102"/>
                  </w:rPr>
                  <w:t>o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7"/>
                    <w:w w:val="111"/>
                  </w:rPr>
                  <w:t>e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0"/>
                    <w:w w:val="86"/>
                  </w:rPr>
                  <w:t>i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0"/>
                    <w:w w:val="107"/>
                  </w:rPr>
                  <w:t>r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1A1A1A"/>
                    <w:spacing w:val="-7"/>
                    <w:w w:val="107"/>
                  </w:rPr>
                  <w:t>a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424242"/>
                    <w:spacing w:val="0"/>
                    <w:w w:val="114"/>
                  </w:rPr>
                  <w:t>s</w:t>
                </w:r>
                <w:r>
                  <w:rPr>
                    <w:rFonts w:ascii="Arial" w:hAnsi="Arial" w:cs="Arial" w:eastAsia="Arial"/>
                    <w:sz w:val="19"/>
                    <w:szCs w:val="19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12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11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30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28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29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28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29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27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26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30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25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24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23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22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21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20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39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19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18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17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94.220001pt;margin-top:736.825256pt;width:25.23668pt;height:11.96pt;mso-position-horizontal-relative:page;mso-position-vertical-relative:page;z-index:-3816" type="#_x0000_t202" filled="f" stroked="f">
          <v:textbox inset="0,0,0,0">
            <w:txbxContent>
              <w:p>
                <w:pPr>
                  <w:spacing w:before="0" w:after="0" w:line="224" w:lineRule="exact"/>
                  <w:ind w:left="20" w:right="-5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8.009995pt;margin-top:748.345215pt;width:198.929129pt;height:23.48pt;mso-position-horizontal-relative:page;mso-position-vertical-relative:page;z-index:-3815" type="#_x0000_t202" filled="f" stroked="f">
          <v:textbox inset="0,0,0,0">
            <w:txbxContent>
              <w:p>
                <w:pPr>
                  <w:spacing w:before="0" w:after="0" w:line="224" w:lineRule="exact"/>
                  <w:ind w:left="218" w:right="192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4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to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h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8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-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IV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  <w:p>
                <w:pPr>
                  <w:spacing w:before="0" w:after="0" w:line="240" w:lineRule="auto"/>
                  <w:ind w:left="-15" w:right="-35"/>
                  <w:jc w:val="center"/>
                  <w:rPr>
                    <w:rFonts w:ascii="Arial" w:hAnsi="Arial" w:cs="Arial" w:eastAsia="Arial"/>
                    <w:sz w:val="20"/>
                    <w:szCs w:val="20"/>
                  </w:rPr>
                </w:pPr>
                <w:rPr/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p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ç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ão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U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b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n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or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100"/>
                  </w:rPr>
                  <w:t>c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0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d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A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2"/>
                    <w:w w:val="99"/>
                  </w:rPr>
                  <w:t>o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e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-1"/>
                    <w:w w:val="99"/>
                  </w:rPr>
                  <w:t>i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1"/>
                    <w:w w:val="99"/>
                  </w:rPr>
                  <w:t>r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99"/>
                  </w:rPr>
                  <w:t>as</w:t>
                </w:r>
                <w:r>
                  <w:rPr>
                    <w:rFonts w:ascii="Arial" w:hAnsi="Arial" w:cs="Arial" w:eastAsia="Arial"/>
                    <w:sz w:val="20"/>
                    <w:szCs w:val="2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Relationship Id="rId11" Type="http://schemas.openxmlformats.org/officeDocument/2006/relationships/image" Target="media/image6.jpg"/><Relationship Id="rId12" Type="http://schemas.openxmlformats.org/officeDocument/2006/relationships/footer" Target="footer2.xml"/><Relationship Id="rId13" Type="http://schemas.openxmlformats.org/officeDocument/2006/relationships/footer" Target="footer3.xml"/><Relationship Id="rId14" Type="http://schemas.openxmlformats.org/officeDocument/2006/relationships/footer" Target="footer4.xml"/><Relationship Id="rId15" Type="http://schemas.openxmlformats.org/officeDocument/2006/relationships/footer" Target="footer5.xml"/><Relationship Id="rId16" Type="http://schemas.openxmlformats.org/officeDocument/2006/relationships/footer" Target="footer6.xml"/><Relationship Id="rId17" Type="http://schemas.openxmlformats.org/officeDocument/2006/relationships/footer" Target="footer7.xml"/><Relationship Id="rId18" Type="http://schemas.openxmlformats.org/officeDocument/2006/relationships/footer" Target="footer8.xml"/><Relationship Id="rId19" Type="http://schemas.openxmlformats.org/officeDocument/2006/relationships/footer" Target="footer9.xml"/><Relationship Id="rId20" Type="http://schemas.openxmlformats.org/officeDocument/2006/relationships/footer" Target="footer10.xml"/><Relationship Id="rId21" Type="http://schemas.openxmlformats.org/officeDocument/2006/relationships/image" Target="media/image7.jpg"/><Relationship Id="rId22" Type="http://schemas.openxmlformats.org/officeDocument/2006/relationships/image" Target="media/image8.jpg"/><Relationship Id="rId23" Type="http://schemas.openxmlformats.org/officeDocument/2006/relationships/image" Target="media/image9.jpg"/><Relationship Id="rId24" Type="http://schemas.openxmlformats.org/officeDocument/2006/relationships/footer" Target="footer11.xml"/><Relationship Id="rId25" Type="http://schemas.openxmlformats.org/officeDocument/2006/relationships/image" Target="media/image10.jpg"/><Relationship Id="rId26" Type="http://schemas.openxmlformats.org/officeDocument/2006/relationships/image" Target="media/image11.jpg"/><Relationship Id="rId27" Type="http://schemas.openxmlformats.org/officeDocument/2006/relationships/image" Target="media/image12.jpg"/><Relationship Id="rId28" Type="http://schemas.openxmlformats.org/officeDocument/2006/relationships/image" Target="media/image13.jpg"/><Relationship Id="rId29" Type="http://schemas.openxmlformats.org/officeDocument/2006/relationships/image" Target="media/image14.jpg"/><Relationship Id="rId30" Type="http://schemas.openxmlformats.org/officeDocument/2006/relationships/image" Target="media/image15.jpg"/><Relationship Id="rId31" Type="http://schemas.openxmlformats.org/officeDocument/2006/relationships/image" Target="media/image16.jpg"/><Relationship Id="rId32" Type="http://schemas.openxmlformats.org/officeDocument/2006/relationships/image" Target="media/image17.jpg"/><Relationship Id="rId33" Type="http://schemas.openxmlformats.org/officeDocument/2006/relationships/image" Target="media/image18.jpg"/><Relationship Id="rId34" Type="http://schemas.openxmlformats.org/officeDocument/2006/relationships/image" Target="media/image19.jpg"/><Relationship Id="rId35" Type="http://schemas.openxmlformats.org/officeDocument/2006/relationships/image" Target="media/image20.jpg"/><Relationship Id="rId36" Type="http://schemas.openxmlformats.org/officeDocument/2006/relationships/image" Target="media/image21.jpg"/><Relationship Id="rId37" Type="http://schemas.openxmlformats.org/officeDocument/2006/relationships/image" Target="media/image22.jpg"/><Relationship Id="rId38" Type="http://schemas.openxmlformats.org/officeDocument/2006/relationships/image" Target="media/image23.jpg"/><Relationship Id="rId39" Type="http://schemas.openxmlformats.org/officeDocument/2006/relationships/image" Target="media/image24.jpg"/><Relationship Id="rId40" Type="http://schemas.openxmlformats.org/officeDocument/2006/relationships/image" Target="media/image25.jpg"/><Relationship Id="rId41" Type="http://schemas.openxmlformats.org/officeDocument/2006/relationships/image" Target="media/image26.jpg"/><Relationship Id="rId42" Type="http://schemas.openxmlformats.org/officeDocument/2006/relationships/image" Target="media/image27.jpg"/><Relationship Id="rId43" Type="http://schemas.openxmlformats.org/officeDocument/2006/relationships/image" Target="media/image28.jpg"/><Relationship Id="rId44" Type="http://schemas.openxmlformats.org/officeDocument/2006/relationships/image" Target="media/image29.jpg"/><Relationship Id="rId45" Type="http://schemas.openxmlformats.org/officeDocument/2006/relationships/image" Target="media/image30.jpg"/><Relationship Id="rId46" Type="http://schemas.openxmlformats.org/officeDocument/2006/relationships/image" Target="media/image31.jpg"/><Relationship Id="rId47" Type="http://schemas.openxmlformats.org/officeDocument/2006/relationships/image" Target="media/image32.jpg"/><Relationship Id="rId48" Type="http://schemas.openxmlformats.org/officeDocument/2006/relationships/image" Target="media/image33.jpg"/><Relationship Id="rId49" Type="http://schemas.openxmlformats.org/officeDocument/2006/relationships/image" Target="media/image34.jpg"/><Relationship Id="rId50" Type="http://schemas.openxmlformats.org/officeDocument/2006/relationships/image" Target="media/image35.jpg"/><Relationship Id="rId51" Type="http://schemas.openxmlformats.org/officeDocument/2006/relationships/image" Target="media/image36.jpg"/><Relationship Id="rId52" Type="http://schemas.openxmlformats.org/officeDocument/2006/relationships/image" Target="media/image37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 Bertao</dc:creator>
  <dc:title>DIRETORIA REGIONAL DE MINAS GERAIS</dc:title>
  <dcterms:created xsi:type="dcterms:W3CDTF">2012-04-03T08:06:31Z</dcterms:created>
  <dcterms:modified xsi:type="dcterms:W3CDTF">2012-04-03T08:06:31Z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2011-12-20T00:00:00Z</vt:filetime>
  </property>
  <property fmtid="{D5CDD505-2E9C-101B-9397-08002B2CF9AE}" pid="3" name="LastSaved">
    <vt:filetime>2012-04-03T00:00:00Z</vt:filetime>
  </property>
</Properties>
</file>